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68AD09" w14:textId="77777777" w:rsidR="00565E77" w:rsidRPr="00595A2A" w:rsidRDefault="00565E77" w:rsidP="0065223E">
      <w:pPr>
        <w:rPr>
          <w:rFonts w:asciiTheme="minorHAnsi" w:hAnsiTheme="minorHAnsi"/>
          <w:color w:val="FF0000"/>
          <w:sz w:val="22"/>
          <w:szCs w:val="20"/>
        </w:rPr>
      </w:pPr>
    </w:p>
    <w:p w14:paraId="4EC317A6" w14:textId="77777777" w:rsidR="00565E77" w:rsidRPr="00595A2A" w:rsidRDefault="00565E77" w:rsidP="00A1447E">
      <w:pPr>
        <w:ind w:hanging="851"/>
        <w:rPr>
          <w:rFonts w:asciiTheme="minorHAnsi" w:hAnsiTheme="minorHAnsi"/>
          <w:noProof/>
          <w:color w:val="FF0000"/>
          <w:sz w:val="28"/>
        </w:rPr>
      </w:pPr>
      <w:r w:rsidRPr="00595A2A">
        <w:rPr>
          <w:rFonts w:asciiTheme="minorHAnsi" w:hAnsiTheme="minorHAnsi"/>
          <w:color w:val="FF0000"/>
          <w:sz w:val="22"/>
          <w:szCs w:val="20"/>
        </w:rPr>
        <w:t xml:space="preserve"> </w:t>
      </w:r>
      <w:r w:rsidR="00867564" w:rsidRPr="00595A2A">
        <w:rPr>
          <w:rFonts w:asciiTheme="minorHAnsi" w:hAnsiTheme="minorHAnsi"/>
          <w:noProof/>
          <w:color w:val="FF0000"/>
          <w:sz w:val="28"/>
        </w:rPr>
        <w:drawing>
          <wp:inline distT="0" distB="0" distL="0" distR="0" wp14:anchorId="2FEB6825" wp14:editId="75071DC5">
            <wp:extent cx="2573655" cy="81280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3655" cy="812800"/>
                    </a:xfrm>
                    <a:prstGeom prst="rect">
                      <a:avLst/>
                    </a:prstGeom>
                    <a:noFill/>
                    <a:ln>
                      <a:noFill/>
                    </a:ln>
                  </pic:spPr>
                </pic:pic>
              </a:graphicData>
            </a:graphic>
          </wp:inline>
        </w:drawing>
      </w:r>
    </w:p>
    <w:p w14:paraId="2D6F0BEE" w14:textId="77777777" w:rsidR="00565E77" w:rsidRPr="00595A2A" w:rsidRDefault="00565E77" w:rsidP="00A1447E">
      <w:pPr>
        <w:rPr>
          <w:rFonts w:asciiTheme="minorHAnsi" w:hAnsiTheme="minorHAnsi"/>
          <w:noProof/>
          <w:color w:val="FF0000"/>
          <w:sz w:val="28"/>
        </w:rPr>
      </w:pPr>
    </w:p>
    <w:p w14:paraId="18296E06" w14:textId="77777777" w:rsidR="00565E77" w:rsidRPr="00595A2A" w:rsidRDefault="00565E77" w:rsidP="00A1447E">
      <w:pPr>
        <w:rPr>
          <w:rFonts w:asciiTheme="minorHAnsi" w:hAnsiTheme="minorHAnsi"/>
          <w:noProof/>
          <w:color w:val="FF0000"/>
          <w:sz w:val="28"/>
        </w:rPr>
      </w:pPr>
    </w:p>
    <w:p w14:paraId="086E9760" w14:textId="77777777" w:rsidR="00565E77" w:rsidRPr="00595A2A" w:rsidRDefault="00FC40DD" w:rsidP="00B239C0">
      <w:pPr>
        <w:rPr>
          <w:rFonts w:asciiTheme="minorHAnsi" w:hAnsiTheme="minorHAnsi"/>
          <w:color w:val="FF0000"/>
          <w:sz w:val="28"/>
        </w:rPr>
      </w:pPr>
      <w:r w:rsidRPr="00595A2A">
        <w:rPr>
          <w:rFonts w:asciiTheme="minorHAnsi" w:hAnsiTheme="minorHAnsi"/>
          <w:noProof/>
          <w:color w:val="FF0000"/>
          <w:sz w:val="28"/>
        </w:rPr>
        <mc:AlternateContent>
          <mc:Choice Requires="wpg">
            <w:drawing>
              <wp:anchor distT="0" distB="0" distL="114300" distR="114300" simplePos="0" relativeHeight="251659264" behindDoc="1" locked="0" layoutInCell="1" allowOverlap="1" wp14:anchorId="3B5AF716" wp14:editId="2BC5E82D">
                <wp:simplePos x="0" y="0"/>
                <wp:positionH relativeFrom="column">
                  <wp:posOffset>-505460</wp:posOffset>
                </wp:positionH>
                <wp:positionV relativeFrom="paragraph">
                  <wp:posOffset>577850</wp:posOffset>
                </wp:positionV>
                <wp:extent cx="6059805" cy="1908810"/>
                <wp:effectExtent l="0" t="0" r="0" b="0"/>
                <wp:wrapTight wrapText="bothSides">
                  <wp:wrapPolygon edited="0">
                    <wp:start x="136" y="647"/>
                    <wp:lineTo x="136" y="6467"/>
                    <wp:lineTo x="5093" y="7976"/>
                    <wp:lineTo x="136" y="8192"/>
                    <wp:lineTo x="136" y="20910"/>
                    <wp:lineTo x="20439" y="20910"/>
                    <wp:lineTo x="20575" y="8407"/>
                    <wp:lineTo x="20031" y="8192"/>
                    <wp:lineTo x="16500" y="7976"/>
                    <wp:lineTo x="21457" y="6467"/>
                    <wp:lineTo x="21390" y="647"/>
                    <wp:lineTo x="136" y="647"/>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9805" cy="1908810"/>
                          <a:chOff x="1678" y="11011"/>
                          <a:chExt cx="9000" cy="2647"/>
                        </a:xfrm>
                      </wpg:grpSpPr>
                      <wps:wsp>
                        <wps:cNvPr id="3" name="Text Box 3"/>
                        <wps:cNvSpPr txBox="1">
                          <a:spLocks noChangeArrowheads="1"/>
                        </wps:cNvSpPr>
                        <wps:spPr bwMode="auto">
                          <a:xfrm>
                            <a:off x="1678" y="11011"/>
                            <a:ext cx="9000" cy="9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4FF525" w14:textId="77777777" w:rsidR="006D3789" w:rsidRDefault="006D3789" w:rsidP="00A1447E">
                              <w:pPr>
                                <w:rPr>
                                  <w:rFonts w:asciiTheme="minorHAnsi" w:hAnsiTheme="minorHAnsi"/>
                                  <w:b/>
                                  <w:sz w:val="44"/>
                                  <w:szCs w:val="36"/>
                                </w:rPr>
                              </w:pPr>
                              <w:r w:rsidRPr="00F81E60">
                                <w:rPr>
                                  <w:rFonts w:asciiTheme="minorHAnsi" w:hAnsiTheme="minorHAnsi"/>
                                  <w:b/>
                                  <w:sz w:val="44"/>
                                  <w:szCs w:val="36"/>
                                </w:rPr>
                                <w:t>DCUSA Change Report</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FC40DD" w:rsidRPr="00A7729C" w14:paraId="6BD0C2C5" w14:textId="77777777" w:rsidTr="00E66726">
                                <w:trPr>
                                  <w:trHeight w:hRule="exact" w:val="57"/>
                                </w:trPr>
                                <w:tc>
                                  <w:tcPr>
                                    <w:tcW w:w="9134" w:type="dxa"/>
                                    <w:shd w:val="clear" w:color="auto" w:fill="86AD82"/>
                                    <w:vAlign w:val="center"/>
                                  </w:tcPr>
                                  <w:p w14:paraId="3D7C7CE9" w14:textId="77777777" w:rsidR="00FC40DD" w:rsidRPr="00A7729C" w:rsidRDefault="00FC40DD" w:rsidP="00E66726">
                                    <w:pPr>
                                      <w:pStyle w:val="GSHeading1withnumb"/>
                                      <w:spacing w:before="0"/>
                                      <w:jc w:val="both"/>
                                      <w:rPr>
                                        <w:rFonts w:asciiTheme="minorHAnsi" w:hAnsiTheme="minorHAnsi"/>
                                      </w:rPr>
                                    </w:pPr>
                                  </w:p>
                                </w:tc>
                              </w:tr>
                            </w:tbl>
                            <w:p w14:paraId="42CCEE63" w14:textId="77777777" w:rsidR="00FC40DD" w:rsidRPr="00F81E60" w:rsidRDefault="00FC40DD" w:rsidP="00A1447E">
                              <w:pPr>
                                <w:rPr>
                                  <w:rFonts w:asciiTheme="minorHAnsi" w:hAnsiTheme="minorHAnsi"/>
                                  <w:b/>
                                  <w:sz w:val="44"/>
                                  <w:szCs w:val="36"/>
                                </w:rPr>
                              </w:pP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1678" y="11918"/>
                            <a:ext cx="8603"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BB8C9" w14:textId="77777777" w:rsidR="006D3789" w:rsidRPr="00F81E60" w:rsidRDefault="006D3789" w:rsidP="00A1447E">
                              <w:pPr>
                                <w:rPr>
                                  <w:rFonts w:asciiTheme="minorHAnsi" w:hAnsiTheme="minorHAnsi"/>
                                  <w:sz w:val="40"/>
                                  <w:szCs w:val="36"/>
                                </w:rPr>
                              </w:pPr>
                              <w:r>
                                <w:rPr>
                                  <w:rFonts w:ascii="Calibri" w:hAnsi="Calibri"/>
                                  <w:sz w:val="36"/>
                                  <w:szCs w:val="36"/>
                                </w:rPr>
                                <w:t>DCP 2</w:t>
                              </w:r>
                              <w:r w:rsidR="0085795D">
                                <w:rPr>
                                  <w:rFonts w:ascii="Calibri" w:hAnsi="Calibri"/>
                                  <w:sz w:val="36"/>
                                  <w:szCs w:val="36"/>
                                </w:rPr>
                                <w:t>22</w:t>
                              </w:r>
                              <w:r w:rsidRPr="00CE56E9">
                                <w:rPr>
                                  <w:rFonts w:ascii="Calibri" w:hAnsi="Calibri"/>
                                  <w:sz w:val="36"/>
                                  <w:szCs w:val="36"/>
                                </w:rPr>
                                <w:t xml:space="preserve"> -</w:t>
                              </w:r>
                              <w:r w:rsidRPr="00CE56E9">
                                <w:rPr>
                                  <w:rFonts w:ascii="Calibri" w:hAnsi="Calibri"/>
                                </w:rPr>
                                <w:t xml:space="preserve"> </w:t>
                              </w:r>
                              <w:r w:rsidR="0085795D" w:rsidRPr="0085795D">
                                <w:rPr>
                                  <w:rFonts w:ascii="Calibri" w:hAnsi="Calibri"/>
                                  <w:sz w:val="36"/>
                                  <w:szCs w:val="36"/>
                                </w:rPr>
                                <w:t>Non billing of excess Reactive Power charges</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39.8pt;margin-top:45.5pt;width:477.15pt;height:150.3pt;z-index:-251657216" coordorigin="1678,11011" coordsize="9000,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">
                <v:shapetype id="_x0000_t202" coordsize="21600,21600" o:spt="202" path="m,l,21600r21600,l21600,xe">
                  <v:stroke joinstyle="miter"/>
                  <v:path gradientshapeok="t" o:connecttype="rect"/>
                </v:shapetype>
                <v:shape id="Text Box 3" o:spid="_x0000_s1027" type="#_x0000_t202" style="position:absolute;left:1678;top:11011;width:9000;height: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wDeMEA&#10;AADaAAAADwAAAGRycy9kb3ducmV2LnhtbESPQWsCMRSE74L/ITzBm2ZVWm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8A3jBAAAA2gAAAA8AAAAAAAAAAAAAAAAAmAIAAGRycy9kb3du&#10;cmV2LnhtbFBLBQYAAAAABAAEAPUAAACGAwAAAAA=&#10;" filled="f" stroked="f">
                  <v:textbox inset=",7.2pt,,7.2pt">
                    <w:txbxContent>
                      <w:p w14:paraId="534FF525" w14:textId="77777777" w:rsidR="006D3789" w:rsidRDefault="006D3789" w:rsidP="00A1447E">
                        <w:pPr>
                          <w:rPr>
                            <w:rFonts w:asciiTheme="minorHAnsi" w:hAnsiTheme="minorHAnsi"/>
                            <w:b/>
                            <w:sz w:val="44"/>
                            <w:szCs w:val="36"/>
                          </w:rPr>
                        </w:pPr>
                        <w:r w:rsidRPr="00F81E60">
                          <w:rPr>
                            <w:rFonts w:asciiTheme="minorHAnsi" w:hAnsiTheme="minorHAnsi"/>
                            <w:b/>
                            <w:sz w:val="44"/>
                            <w:szCs w:val="36"/>
                          </w:rPr>
                          <w:t>DCUSA Change Report</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FC40DD" w:rsidRPr="00A7729C" w14:paraId="6BD0C2C5" w14:textId="77777777" w:rsidTr="00E66726">
                          <w:trPr>
                            <w:trHeight w:hRule="exact" w:val="57"/>
                          </w:trPr>
                          <w:tc>
                            <w:tcPr>
                              <w:tcW w:w="9134" w:type="dxa"/>
                              <w:shd w:val="clear" w:color="auto" w:fill="86AD82"/>
                              <w:vAlign w:val="center"/>
                            </w:tcPr>
                            <w:p w14:paraId="3D7C7CE9" w14:textId="77777777" w:rsidR="00FC40DD" w:rsidRPr="00A7729C" w:rsidRDefault="00FC40DD" w:rsidP="00E66726">
                              <w:pPr>
                                <w:pStyle w:val="GSHeading1withnumb"/>
                                <w:spacing w:before="0"/>
                                <w:jc w:val="both"/>
                                <w:rPr>
                                  <w:rFonts w:asciiTheme="minorHAnsi" w:hAnsiTheme="minorHAnsi"/>
                                </w:rPr>
                              </w:pPr>
                            </w:p>
                          </w:tc>
                        </w:tr>
                      </w:tbl>
                      <w:p w14:paraId="42CCEE63" w14:textId="77777777" w:rsidR="00FC40DD" w:rsidRPr="00F81E60" w:rsidRDefault="00FC40DD" w:rsidP="00A1447E">
                        <w:pPr>
                          <w:rPr>
                            <w:rFonts w:asciiTheme="minorHAnsi" w:hAnsiTheme="minorHAnsi"/>
                            <w:b/>
                            <w:sz w:val="44"/>
                            <w:szCs w:val="36"/>
                          </w:rPr>
                        </w:pPr>
                      </w:p>
                    </w:txbxContent>
                  </v:textbox>
                </v:shape>
                <v:shape id="Text Box 4" o:spid="_x0000_s1028" type="#_x0000_t202" style="position:absolute;left:1678;top:11918;width:8603;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WbDMEA&#10;AADaAAAADwAAAGRycy9kb3ducmV2LnhtbESPQWsCMRSE74L/ITzBm2YVW2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mwzBAAAA2gAAAA8AAAAAAAAAAAAAAAAAmAIAAGRycy9kb3du&#10;cmV2LnhtbFBLBQYAAAAABAAEAPUAAACGAwAAAAA=&#10;" filled="f" stroked="f">
                  <v:textbox inset=",7.2pt,,7.2pt">
                    <w:txbxContent>
                      <w:p w14:paraId="5ECBB8C9" w14:textId="77777777" w:rsidR="006D3789" w:rsidRPr="00F81E60" w:rsidRDefault="006D3789" w:rsidP="00A1447E">
                        <w:pPr>
                          <w:rPr>
                            <w:rFonts w:asciiTheme="minorHAnsi" w:hAnsiTheme="minorHAnsi"/>
                            <w:sz w:val="40"/>
                            <w:szCs w:val="36"/>
                          </w:rPr>
                        </w:pPr>
                        <w:r>
                          <w:rPr>
                            <w:rFonts w:ascii="Calibri" w:hAnsi="Calibri"/>
                            <w:sz w:val="36"/>
                            <w:szCs w:val="36"/>
                          </w:rPr>
                          <w:t>DCP 2</w:t>
                        </w:r>
                        <w:r w:rsidR="0085795D">
                          <w:rPr>
                            <w:rFonts w:ascii="Calibri" w:hAnsi="Calibri"/>
                            <w:sz w:val="36"/>
                            <w:szCs w:val="36"/>
                          </w:rPr>
                          <w:t>22</w:t>
                        </w:r>
                        <w:r w:rsidRPr="00CE56E9">
                          <w:rPr>
                            <w:rFonts w:ascii="Calibri" w:hAnsi="Calibri"/>
                            <w:sz w:val="36"/>
                            <w:szCs w:val="36"/>
                          </w:rPr>
                          <w:t xml:space="preserve"> -</w:t>
                        </w:r>
                        <w:r w:rsidRPr="00CE56E9">
                          <w:rPr>
                            <w:rFonts w:ascii="Calibri" w:hAnsi="Calibri"/>
                          </w:rPr>
                          <w:t xml:space="preserve"> </w:t>
                        </w:r>
                        <w:r w:rsidR="0085795D" w:rsidRPr="0085795D">
                          <w:rPr>
                            <w:rFonts w:ascii="Calibri" w:hAnsi="Calibri"/>
                            <w:sz w:val="36"/>
                            <w:szCs w:val="36"/>
                          </w:rPr>
                          <w:t>Non billing of excess Reactive Power charges</w:t>
                        </w:r>
                      </w:p>
                    </w:txbxContent>
                  </v:textbox>
                </v:shape>
                <w10:wrap type="tight"/>
              </v:group>
            </w:pict>
          </mc:Fallback>
        </mc:AlternateContent>
      </w:r>
      <w:r w:rsidR="0020120A" w:rsidRPr="00595A2A">
        <w:rPr>
          <w:noProof/>
          <w:color w:val="FF0000"/>
        </w:rPr>
        <mc:AlternateContent>
          <mc:Choice Requires="wps">
            <w:drawing>
              <wp:anchor distT="0" distB="0" distL="114300" distR="114300" simplePos="0" relativeHeight="251661312" behindDoc="0" locked="0" layoutInCell="1" allowOverlap="1" wp14:anchorId="4450C960" wp14:editId="6A4A3187">
                <wp:simplePos x="0" y="0"/>
                <wp:positionH relativeFrom="column">
                  <wp:posOffset>-492509</wp:posOffset>
                </wp:positionH>
                <wp:positionV relativeFrom="paragraph">
                  <wp:posOffset>2591154</wp:posOffset>
                </wp:positionV>
                <wp:extent cx="5981700" cy="1084521"/>
                <wp:effectExtent l="0" t="0" r="19050" b="20955"/>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084521"/>
                        </a:xfrm>
                        <a:prstGeom prst="rect">
                          <a:avLst/>
                        </a:prstGeom>
                        <a:solidFill>
                          <a:srgbClr val="FFFFFF"/>
                        </a:solidFill>
                        <a:ln w="9525">
                          <a:solidFill>
                            <a:srgbClr val="000000"/>
                          </a:solidFill>
                          <a:miter lim="800000"/>
                          <a:headEnd/>
                          <a:tailEnd/>
                        </a:ln>
                      </wps:spPr>
                      <wps:txbx>
                        <w:txbxContent>
                          <w:p w14:paraId="7942841F" w14:textId="77777777" w:rsidR="006D3789" w:rsidRPr="0085795D" w:rsidRDefault="006D3789" w:rsidP="00A03C28">
                            <w:pPr>
                              <w:rPr>
                                <w:rFonts w:asciiTheme="minorHAnsi" w:hAnsiTheme="minorHAnsi"/>
                                <w:b/>
                              </w:rPr>
                            </w:pPr>
                            <w:r w:rsidRPr="00F23E8A">
                              <w:rPr>
                                <w:rFonts w:asciiTheme="minorHAnsi" w:hAnsiTheme="minorHAnsi"/>
                                <w:b/>
                              </w:rPr>
                              <w:t>Executive Summary</w:t>
                            </w:r>
                          </w:p>
                          <w:p w14:paraId="07D39F76" w14:textId="2B4291B5" w:rsidR="006D3789" w:rsidRPr="0085795D" w:rsidRDefault="0085795D" w:rsidP="00DB0177">
                            <w:pPr>
                              <w:jc w:val="both"/>
                              <w:rPr>
                                <w:rFonts w:ascii="Calibri" w:hAnsi="Calibri" w:cs="Arial"/>
                                <w:bCs/>
                                <w:iCs/>
                                <w:sz w:val="22"/>
                                <w:szCs w:val="20"/>
                              </w:rPr>
                            </w:pPr>
                            <w:r w:rsidRPr="0085795D">
                              <w:rPr>
                                <w:rFonts w:ascii="Calibri" w:hAnsi="Calibri" w:cs="Arial"/>
                                <w:bCs/>
                                <w:iCs/>
                                <w:sz w:val="22"/>
                                <w:szCs w:val="20"/>
                              </w:rPr>
                              <w:t xml:space="preserve">DCP 222 seeks to allow </w:t>
                            </w:r>
                            <w:r w:rsidR="004501B1">
                              <w:rPr>
                                <w:rFonts w:ascii="Calibri" w:hAnsi="Calibri" w:cs="Arial"/>
                                <w:bCs/>
                                <w:iCs/>
                                <w:sz w:val="22"/>
                                <w:szCs w:val="20"/>
                              </w:rPr>
                              <w:t xml:space="preserve">Distribution </w:t>
                            </w:r>
                            <w:r w:rsidRPr="0085795D">
                              <w:rPr>
                                <w:rFonts w:ascii="Calibri" w:hAnsi="Calibri" w:cs="Arial"/>
                                <w:bCs/>
                                <w:iCs/>
                                <w:sz w:val="22"/>
                                <w:szCs w:val="20"/>
                              </w:rPr>
                              <w:t xml:space="preserve">Network </w:t>
                            </w:r>
                            <w:r w:rsidR="00AB568B">
                              <w:rPr>
                                <w:rFonts w:ascii="Calibri" w:hAnsi="Calibri" w:cs="Arial"/>
                                <w:bCs/>
                                <w:iCs/>
                                <w:sz w:val="22"/>
                                <w:szCs w:val="20"/>
                              </w:rPr>
                              <w:t>O</w:t>
                            </w:r>
                            <w:r w:rsidRPr="0085795D">
                              <w:rPr>
                                <w:rFonts w:ascii="Calibri" w:hAnsi="Calibri" w:cs="Arial"/>
                                <w:bCs/>
                                <w:iCs/>
                                <w:sz w:val="22"/>
                                <w:szCs w:val="20"/>
                              </w:rPr>
                              <w:t xml:space="preserve">perators </w:t>
                            </w:r>
                            <w:r w:rsidR="004501B1">
                              <w:rPr>
                                <w:rFonts w:ascii="Calibri" w:hAnsi="Calibri" w:cs="Arial"/>
                                <w:bCs/>
                                <w:iCs/>
                                <w:sz w:val="22"/>
                                <w:szCs w:val="20"/>
                              </w:rPr>
                              <w:t>(DNOs)</w:t>
                            </w:r>
                            <w:r w:rsidRPr="0085795D">
                              <w:rPr>
                                <w:rFonts w:ascii="Calibri" w:hAnsi="Calibri" w:cs="Arial"/>
                                <w:bCs/>
                                <w:iCs/>
                                <w:sz w:val="22"/>
                                <w:szCs w:val="20"/>
                              </w:rPr>
                              <w:t xml:space="preserve"> to not charge </w:t>
                            </w:r>
                            <w:r w:rsidR="004501B1">
                              <w:rPr>
                                <w:rFonts w:ascii="Calibri" w:hAnsi="Calibri" w:cs="Arial"/>
                                <w:bCs/>
                                <w:iCs/>
                                <w:sz w:val="22"/>
                                <w:szCs w:val="20"/>
                              </w:rPr>
                              <w:t xml:space="preserve">excess </w:t>
                            </w:r>
                            <w:r w:rsidRPr="0085795D">
                              <w:rPr>
                                <w:rFonts w:ascii="Calibri" w:hAnsi="Calibri" w:cs="Arial"/>
                                <w:bCs/>
                                <w:iCs/>
                                <w:sz w:val="22"/>
                                <w:szCs w:val="20"/>
                              </w:rPr>
                              <w:t xml:space="preserve">reactive power charges to generators who operate, at the instruction of the </w:t>
                            </w:r>
                            <w:r w:rsidR="004501B1">
                              <w:rPr>
                                <w:rFonts w:ascii="Calibri" w:hAnsi="Calibri" w:cs="Arial"/>
                                <w:bCs/>
                                <w:iCs/>
                                <w:sz w:val="22"/>
                                <w:szCs w:val="20"/>
                              </w:rPr>
                              <w:t>DNO</w:t>
                            </w:r>
                            <w:r w:rsidRPr="0085795D">
                              <w:rPr>
                                <w:rFonts w:ascii="Calibri" w:hAnsi="Calibri" w:cs="Arial"/>
                                <w:bCs/>
                                <w:iCs/>
                                <w:sz w:val="22"/>
                                <w:szCs w:val="20"/>
                              </w:rPr>
                              <w:t>, with a power factor less than 0.95.</w:t>
                            </w:r>
                            <w:r w:rsidR="00AB568B">
                              <w:rPr>
                                <w:rFonts w:ascii="Calibri" w:hAnsi="Calibri" w:cs="Arial"/>
                                <w:bCs/>
                                <w:iCs/>
                                <w:sz w:val="22"/>
                                <w:szCs w:val="20"/>
                              </w:rPr>
                              <w:t xml:space="preserve"> </w:t>
                            </w:r>
                            <w:r w:rsidR="006D3789" w:rsidRPr="0085795D">
                              <w:rPr>
                                <w:rFonts w:ascii="Calibri" w:hAnsi="Calibri" w:cs="Arial"/>
                                <w:bCs/>
                                <w:iCs/>
                                <w:sz w:val="22"/>
                                <w:szCs w:val="20"/>
                              </w:rPr>
                              <w:t>This document presen</w:t>
                            </w:r>
                            <w:r w:rsidRPr="0085795D">
                              <w:rPr>
                                <w:rFonts w:ascii="Calibri" w:hAnsi="Calibri" w:cs="Arial"/>
                                <w:bCs/>
                                <w:iCs/>
                                <w:sz w:val="22"/>
                                <w:szCs w:val="20"/>
                              </w:rPr>
                              <w:t>ts the Change Report for DCP 222</w:t>
                            </w:r>
                            <w:r w:rsidR="006D3789" w:rsidRPr="0085795D">
                              <w:rPr>
                                <w:rFonts w:ascii="Calibri" w:hAnsi="Calibri" w:cs="Arial"/>
                                <w:bCs/>
                                <w:iCs/>
                                <w:sz w:val="22"/>
                                <w:szCs w:val="20"/>
                              </w:rPr>
                              <w:t xml:space="preserve"> and invites respondents to vote on the proposed change.</w:t>
                            </w:r>
                          </w:p>
                          <w:p w14:paraId="5C9931A1" w14:textId="77777777" w:rsidR="006D3789" w:rsidRDefault="006D3789" w:rsidP="0010734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29" type="#_x0000_t202" style="position:absolute;margin-left:-38.8pt;margin-top:204.05pt;width:471pt;height:8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">
                <v:textbox>
                  <w:txbxContent>
                    <w:p w14:paraId="7942841F" w14:textId="77777777" w:rsidR="006D3789" w:rsidRPr="0085795D" w:rsidRDefault="006D3789" w:rsidP="00A03C28">
                      <w:pPr>
                        <w:rPr>
                          <w:rFonts w:asciiTheme="minorHAnsi" w:hAnsiTheme="minorHAnsi"/>
                          <w:b/>
                        </w:rPr>
                      </w:pPr>
                      <w:r w:rsidRPr="00F23E8A">
                        <w:rPr>
                          <w:rFonts w:asciiTheme="minorHAnsi" w:hAnsiTheme="minorHAnsi"/>
                          <w:b/>
                        </w:rPr>
                        <w:t>Executive Summary</w:t>
                      </w:r>
                    </w:p>
                    <w:p w14:paraId="07D39F76" w14:textId="2B4291B5" w:rsidR="006D3789" w:rsidRPr="0085795D" w:rsidRDefault="0085795D" w:rsidP="00DB0177">
                      <w:pPr>
                        <w:jc w:val="both"/>
                        <w:rPr>
                          <w:rFonts w:ascii="Calibri" w:hAnsi="Calibri" w:cs="Arial"/>
                          <w:bCs/>
                          <w:iCs/>
                          <w:sz w:val="22"/>
                          <w:szCs w:val="20"/>
                        </w:rPr>
                      </w:pPr>
                      <w:r w:rsidRPr="0085795D">
                        <w:rPr>
                          <w:rFonts w:ascii="Calibri" w:hAnsi="Calibri" w:cs="Arial"/>
                          <w:bCs/>
                          <w:iCs/>
                          <w:sz w:val="22"/>
                          <w:szCs w:val="20"/>
                        </w:rPr>
                        <w:t xml:space="preserve">DCP 222 seeks to allow </w:t>
                      </w:r>
                      <w:r w:rsidR="004501B1">
                        <w:rPr>
                          <w:rFonts w:ascii="Calibri" w:hAnsi="Calibri" w:cs="Arial"/>
                          <w:bCs/>
                          <w:iCs/>
                          <w:sz w:val="22"/>
                          <w:szCs w:val="20"/>
                        </w:rPr>
                        <w:t xml:space="preserve">Distribution </w:t>
                      </w:r>
                      <w:r w:rsidRPr="0085795D">
                        <w:rPr>
                          <w:rFonts w:ascii="Calibri" w:hAnsi="Calibri" w:cs="Arial"/>
                          <w:bCs/>
                          <w:iCs/>
                          <w:sz w:val="22"/>
                          <w:szCs w:val="20"/>
                        </w:rPr>
                        <w:t xml:space="preserve">Network </w:t>
                      </w:r>
                      <w:r w:rsidR="00AB568B">
                        <w:rPr>
                          <w:rFonts w:ascii="Calibri" w:hAnsi="Calibri" w:cs="Arial"/>
                          <w:bCs/>
                          <w:iCs/>
                          <w:sz w:val="22"/>
                          <w:szCs w:val="20"/>
                        </w:rPr>
                        <w:t>O</w:t>
                      </w:r>
                      <w:r w:rsidRPr="0085795D">
                        <w:rPr>
                          <w:rFonts w:ascii="Calibri" w:hAnsi="Calibri" w:cs="Arial"/>
                          <w:bCs/>
                          <w:iCs/>
                          <w:sz w:val="22"/>
                          <w:szCs w:val="20"/>
                        </w:rPr>
                        <w:t>perators</w:t>
                      </w:r>
                      <w:r w:rsidRPr="0085795D">
                        <w:rPr>
                          <w:rFonts w:ascii="Calibri" w:hAnsi="Calibri" w:cs="Arial"/>
                          <w:bCs/>
                          <w:iCs/>
                          <w:sz w:val="22"/>
                          <w:szCs w:val="20"/>
                        </w:rPr>
                        <w:t xml:space="preserve"> </w:t>
                      </w:r>
                      <w:r w:rsidR="004501B1">
                        <w:rPr>
                          <w:rFonts w:ascii="Calibri" w:hAnsi="Calibri" w:cs="Arial"/>
                          <w:bCs/>
                          <w:iCs/>
                          <w:sz w:val="22"/>
                          <w:szCs w:val="20"/>
                        </w:rPr>
                        <w:t>(DNOs)</w:t>
                      </w:r>
                      <w:r w:rsidRPr="0085795D">
                        <w:rPr>
                          <w:rFonts w:ascii="Calibri" w:hAnsi="Calibri" w:cs="Arial"/>
                          <w:bCs/>
                          <w:iCs/>
                          <w:sz w:val="22"/>
                          <w:szCs w:val="20"/>
                        </w:rPr>
                        <w:t xml:space="preserve"> </w:t>
                      </w:r>
                      <w:r w:rsidRPr="0085795D">
                        <w:rPr>
                          <w:rFonts w:ascii="Calibri" w:hAnsi="Calibri" w:cs="Arial"/>
                          <w:bCs/>
                          <w:iCs/>
                          <w:sz w:val="22"/>
                          <w:szCs w:val="20"/>
                        </w:rPr>
                        <w:t xml:space="preserve">to not charge </w:t>
                      </w:r>
                      <w:r w:rsidR="004501B1">
                        <w:rPr>
                          <w:rFonts w:ascii="Calibri" w:hAnsi="Calibri" w:cs="Arial"/>
                          <w:bCs/>
                          <w:iCs/>
                          <w:sz w:val="22"/>
                          <w:szCs w:val="20"/>
                        </w:rPr>
                        <w:t xml:space="preserve">excess </w:t>
                      </w:r>
                      <w:r w:rsidRPr="0085795D">
                        <w:rPr>
                          <w:rFonts w:ascii="Calibri" w:hAnsi="Calibri" w:cs="Arial"/>
                          <w:bCs/>
                          <w:iCs/>
                          <w:sz w:val="22"/>
                          <w:szCs w:val="20"/>
                        </w:rPr>
                        <w:t xml:space="preserve">reactive power charges to generators who operate, at the instruction of the </w:t>
                      </w:r>
                      <w:r w:rsidR="004501B1">
                        <w:rPr>
                          <w:rFonts w:ascii="Calibri" w:hAnsi="Calibri" w:cs="Arial"/>
                          <w:bCs/>
                          <w:iCs/>
                          <w:sz w:val="22"/>
                          <w:szCs w:val="20"/>
                        </w:rPr>
                        <w:t>DNO</w:t>
                      </w:r>
                      <w:r w:rsidRPr="0085795D">
                        <w:rPr>
                          <w:rFonts w:ascii="Calibri" w:hAnsi="Calibri" w:cs="Arial"/>
                          <w:bCs/>
                          <w:iCs/>
                          <w:sz w:val="22"/>
                          <w:szCs w:val="20"/>
                        </w:rPr>
                        <w:t>, with a power factor less than 0.95.</w:t>
                      </w:r>
                      <w:r w:rsidR="00AB568B">
                        <w:rPr>
                          <w:rFonts w:ascii="Calibri" w:hAnsi="Calibri" w:cs="Arial"/>
                          <w:bCs/>
                          <w:iCs/>
                          <w:sz w:val="22"/>
                          <w:szCs w:val="20"/>
                        </w:rPr>
                        <w:t xml:space="preserve"> </w:t>
                      </w:r>
                      <w:r w:rsidR="006D3789" w:rsidRPr="0085795D">
                        <w:rPr>
                          <w:rFonts w:ascii="Calibri" w:hAnsi="Calibri" w:cs="Arial"/>
                          <w:bCs/>
                          <w:iCs/>
                          <w:sz w:val="22"/>
                          <w:szCs w:val="20"/>
                        </w:rPr>
                        <w:t>This document presen</w:t>
                      </w:r>
                      <w:r w:rsidRPr="0085795D">
                        <w:rPr>
                          <w:rFonts w:ascii="Calibri" w:hAnsi="Calibri" w:cs="Arial"/>
                          <w:bCs/>
                          <w:iCs/>
                          <w:sz w:val="22"/>
                          <w:szCs w:val="20"/>
                        </w:rPr>
                        <w:t>ts the Change Report for DCP 222</w:t>
                      </w:r>
                      <w:r w:rsidR="006D3789" w:rsidRPr="0085795D">
                        <w:rPr>
                          <w:rFonts w:ascii="Calibri" w:hAnsi="Calibri" w:cs="Arial"/>
                          <w:bCs/>
                          <w:iCs/>
                          <w:sz w:val="22"/>
                          <w:szCs w:val="20"/>
                        </w:rPr>
                        <w:t xml:space="preserve"> and invites respondents to vote on the proposed change.</w:t>
                      </w:r>
                    </w:p>
                    <w:p w14:paraId="5C9931A1" w14:textId="77777777" w:rsidR="006D3789" w:rsidRDefault="006D3789" w:rsidP="00107348"/>
                  </w:txbxContent>
                </v:textbox>
              </v:shape>
            </w:pict>
          </mc:Fallback>
        </mc:AlternateContent>
      </w:r>
      <w:r w:rsidR="00565E77" w:rsidRPr="00595A2A">
        <w:rPr>
          <w:rFonts w:asciiTheme="minorHAnsi" w:hAnsiTheme="minorHAnsi"/>
          <w:color w:val="FF0000"/>
          <w:sz w:val="28"/>
        </w:rPr>
        <w:br w:type="page"/>
      </w:r>
    </w:p>
    <w:p w14:paraId="15B20463" w14:textId="77777777" w:rsidR="00565E77" w:rsidRPr="00A82DAC" w:rsidRDefault="00565E77"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lastRenderedPageBreak/>
        <w:t>PURPOSE</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7BBD8EC3" w14:textId="77777777" w:rsidTr="00E66726">
        <w:trPr>
          <w:trHeight w:hRule="exact" w:val="57"/>
        </w:trPr>
        <w:tc>
          <w:tcPr>
            <w:tcW w:w="9134" w:type="dxa"/>
            <w:shd w:val="clear" w:color="auto" w:fill="86AD82"/>
            <w:vAlign w:val="center"/>
          </w:tcPr>
          <w:p w14:paraId="695EFA84" w14:textId="77777777" w:rsidR="00963A36" w:rsidRPr="00A82DAC" w:rsidRDefault="00963A36" w:rsidP="00E66726">
            <w:pPr>
              <w:pStyle w:val="GSHeading1withnumb"/>
              <w:spacing w:before="0"/>
              <w:jc w:val="both"/>
              <w:rPr>
                <w:sz w:val="22"/>
              </w:rPr>
            </w:pPr>
          </w:p>
        </w:tc>
      </w:tr>
    </w:tbl>
    <w:p w14:paraId="321AD5DD" w14:textId="77777777" w:rsidR="00565E77" w:rsidRPr="00A82DAC" w:rsidRDefault="00565E77" w:rsidP="00B87939">
      <w:pPr>
        <w:pStyle w:val="Heading2"/>
        <w:numPr>
          <w:ilvl w:val="1"/>
          <w:numId w:val="1"/>
        </w:numPr>
        <w:tabs>
          <w:tab w:val="clear" w:pos="576"/>
          <w:tab w:val="num" w:pos="567"/>
        </w:tabs>
        <w:spacing w:line="360" w:lineRule="auto"/>
        <w:ind w:left="567" w:hanging="567"/>
        <w:jc w:val="both"/>
        <w:rPr>
          <w:rFonts w:ascii="Calibri" w:hAnsi="Calibri"/>
          <w:sz w:val="22"/>
          <w:szCs w:val="22"/>
        </w:rPr>
      </w:pPr>
      <w:r w:rsidRPr="00A82DAC">
        <w:rPr>
          <w:rFonts w:ascii="Calibri" w:hAnsi="Calibri"/>
          <w:sz w:val="22"/>
          <w:szCs w:val="22"/>
        </w:rPr>
        <w:t xml:space="preserve">This document is issued in accordance with Clause 11.20 of the DCUSA and details DCP </w:t>
      </w:r>
      <w:r w:rsidR="0085795D" w:rsidRPr="00A82DAC">
        <w:rPr>
          <w:rFonts w:ascii="Calibri" w:hAnsi="Calibri"/>
          <w:sz w:val="22"/>
          <w:szCs w:val="22"/>
        </w:rPr>
        <w:t>222</w:t>
      </w:r>
      <w:r w:rsidR="008A7057" w:rsidRPr="00A82DAC">
        <w:rPr>
          <w:rFonts w:ascii="Calibri" w:hAnsi="Calibri"/>
          <w:sz w:val="22"/>
          <w:szCs w:val="22"/>
        </w:rPr>
        <w:t xml:space="preserve"> ‘</w:t>
      </w:r>
      <w:r w:rsidR="0085795D" w:rsidRPr="00A82DAC">
        <w:rPr>
          <w:rFonts w:ascii="Calibri" w:hAnsi="Calibri"/>
          <w:sz w:val="22"/>
          <w:szCs w:val="22"/>
        </w:rPr>
        <w:t>Non billing of excess Reactive Power charges’</w:t>
      </w:r>
      <w:r w:rsidR="008A7057" w:rsidRPr="00A82DAC">
        <w:rPr>
          <w:rFonts w:ascii="Calibri" w:hAnsi="Calibri"/>
          <w:sz w:val="22"/>
          <w:szCs w:val="22"/>
        </w:rPr>
        <w:t>.</w:t>
      </w:r>
    </w:p>
    <w:p w14:paraId="4A8B3F0C" w14:textId="77777777" w:rsidR="00565E77" w:rsidRPr="00A82DAC" w:rsidRDefault="00565E77" w:rsidP="00B87939">
      <w:pPr>
        <w:pStyle w:val="Heading2"/>
        <w:numPr>
          <w:ilvl w:val="1"/>
          <w:numId w:val="1"/>
        </w:numPr>
        <w:tabs>
          <w:tab w:val="clear" w:pos="576"/>
          <w:tab w:val="num" w:pos="567"/>
        </w:tabs>
        <w:spacing w:line="360" w:lineRule="auto"/>
        <w:ind w:left="567" w:hanging="567"/>
        <w:jc w:val="both"/>
        <w:rPr>
          <w:rFonts w:ascii="Calibri" w:hAnsi="Calibri"/>
          <w:sz w:val="22"/>
          <w:szCs w:val="22"/>
        </w:rPr>
      </w:pPr>
      <w:r w:rsidRPr="00A82DAC">
        <w:rPr>
          <w:rFonts w:ascii="Calibri" w:hAnsi="Calibri"/>
          <w:sz w:val="22"/>
          <w:szCs w:val="22"/>
        </w:rPr>
        <w:t xml:space="preserve">The voting process for the proposed variation and the timetable of the progression of the Change Proposal (CP) through the DCUSA Change Control Process is set out in this document. </w:t>
      </w:r>
    </w:p>
    <w:p w14:paraId="5AFE9F4D" w14:textId="5A831852" w:rsidR="00565E77" w:rsidRPr="00A82DAC" w:rsidRDefault="00565E77" w:rsidP="00FC40DD">
      <w:pPr>
        <w:pStyle w:val="Heading2"/>
        <w:numPr>
          <w:ilvl w:val="1"/>
          <w:numId w:val="1"/>
        </w:numPr>
        <w:tabs>
          <w:tab w:val="clear" w:pos="576"/>
          <w:tab w:val="num" w:pos="567"/>
        </w:tabs>
        <w:spacing w:line="360" w:lineRule="auto"/>
        <w:ind w:left="567" w:hanging="567"/>
        <w:rPr>
          <w:rFonts w:ascii="Calibri" w:hAnsi="Calibri"/>
          <w:sz w:val="22"/>
          <w:szCs w:val="22"/>
        </w:rPr>
      </w:pPr>
      <w:r w:rsidRPr="00A82DAC">
        <w:rPr>
          <w:rFonts w:ascii="Calibri" w:hAnsi="Calibri"/>
          <w:sz w:val="22"/>
          <w:szCs w:val="22"/>
        </w:rPr>
        <w:t>Parties are invited to consider the proposed lega</w:t>
      </w:r>
      <w:r w:rsidR="003A6558" w:rsidRPr="00A82DAC">
        <w:rPr>
          <w:rFonts w:ascii="Calibri" w:hAnsi="Calibri"/>
          <w:sz w:val="22"/>
          <w:szCs w:val="22"/>
        </w:rPr>
        <w:t>l drafting amendments (Attachment 1)</w:t>
      </w:r>
      <w:r w:rsidRPr="00A82DAC">
        <w:rPr>
          <w:rFonts w:ascii="Calibri" w:hAnsi="Calibri"/>
          <w:sz w:val="22"/>
          <w:szCs w:val="22"/>
        </w:rPr>
        <w:t xml:space="preserve"> and submit their votes usi</w:t>
      </w:r>
      <w:r w:rsidR="003A6558" w:rsidRPr="00A82DAC">
        <w:rPr>
          <w:rFonts w:ascii="Calibri" w:hAnsi="Calibri"/>
          <w:sz w:val="22"/>
          <w:szCs w:val="22"/>
        </w:rPr>
        <w:t xml:space="preserve">ng the </w:t>
      </w:r>
      <w:r w:rsidR="00DB0177" w:rsidRPr="00A82DAC">
        <w:rPr>
          <w:rFonts w:ascii="Calibri" w:hAnsi="Calibri"/>
          <w:sz w:val="22"/>
          <w:szCs w:val="22"/>
        </w:rPr>
        <w:t xml:space="preserve">voting </w:t>
      </w:r>
      <w:r w:rsidR="003A6558" w:rsidRPr="00A82DAC">
        <w:rPr>
          <w:rFonts w:ascii="Calibri" w:hAnsi="Calibri"/>
          <w:sz w:val="22"/>
          <w:szCs w:val="22"/>
        </w:rPr>
        <w:t xml:space="preserve">form </w:t>
      </w:r>
      <w:r w:rsidR="00DB0177" w:rsidRPr="00A82DAC">
        <w:rPr>
          <w:rFonts w:ascii="Calibri" w:hAnsi="Calibri"/>
          <w:sz w:val="22"/>
          <w:szCs w:val="22"/>
        </w:rPr>
        <w:t>(</w:t>
      </w:r>
      <w:r w:rsidR="004123A0" w:rsidRPr="00A82DAC">
        <w:rPr>
          <w:rFonts w:ascii="Calibri" w:hAnsi="Calibri"/>
          <w:sz w:val="22"/>
          <w:szCs w:val="22"/>
        </w:rPr>
        <w:t xml:space="preserve">Attachment </w:t>
      </w:r>
      <w:r w:rsidR="003A6558" w:rsidRPr="00A82DAC">
        <w:rPr>
          <w:rFonts w:ascii="Calibri" w:hAnsi="Calibri"/>
          <w:sz w:val="22"/>
          <w:szCs w:val="22"/>
        </w:rPr>
        <w:t>2</w:t>
      </w:r>
      <w:r w:rsidR="00DB0177" w:rsidRPr="00A82DAC">
        <w:rPr>
          <w:rFonts w:ascii="Calibri" w:hAnsi="Calibri"/>
          <w:sz w:val="22"/>
          <w:szCs w:val="22"/>
        </w:rPr>
        <w:t>)</w:t>
      </w:r>
      <w:r w:rsidRPr="00A82DAC">
        <w:rPr>
          <w:rFonts w:ascii="Calibri" w:hAnsi="Calibri"/>
          <w:sz w:val="22"/>
          <w:szCs w:val="22"/>
        </w:rPr>
        <w:t xml:space="preserve"> to </w:t>
      </w:r>
      <w:r w:rsidRPr="00A82DAC">
        <w:rPr>
          <w:rFonts w:ascii="Calibri" w:hAnsi="Calibri"/>
          <w:color w:val="002060"/>
          <w:sz w:val="22"/>
          <w:szCs w:val="22"/>
          <w:u w:val="single"/>
        </w:rPr>
        <w:t>dcusa@electralink.co.uk</w:t>
      </w:r>
      <w:r w:rsidRPr="00A82DAC">
        <w:rPr>
          <w:rFonts w:ascii="Calibri" w:hAnsi="Calibri"/>
          <w:color w:val="002060"/>
          <w:sz w:val="22"/>
          <w:szCs w:val="22"/>
        </w:rPr>
        <w:t xml:space="preserve"> </w:t>
      </w:r>
      <w:r w:rsidRPr="00A82DAC">
        <w:rPr>
          <w:rFonts w:ascii="Calibri" w:hAnsi="Calibri"/>
          <w:sz w:val="22"/>
          <w:szCs w:val="22"/>
        </w:rPr>
        <w:t xml:space="preserve">no later than </w:t>
      </w:r>
      <w:r w:rsidR="00EB7709">
        <w:rPr>
          <w:rFonts w:ascii="Calibri" w:hAnsi="Calibri"/>
          <w:b/>
          <w:sz w:val="22"/>
          <w:szCs w:val="22"/>
        </w:rPr>
        <w:t>12 February</w:t>
      </w:r>
      <w:r w:rsidR="00EB7709" w:rsidRPr="00A82DAC">
        <w:rPr>
          <w:rFonts w:ascii="Calibri" w:hAnsi="Calibri"/>
          <w:b/>
          <w:sz w:val="22"/>
          <w:szCs w:val="22"/>
        </w:rPr>
        <w:t xml:space="preserve"> </w:t>
      </w:r>
      <w:r w:rsidR="00BD13A6" w:rsidRPr="00A82DAC">
        <w:rPr>
          <w:rFonts w:ascii="Calibri" w:hAnsi="Calibri"/>
          <w:b/>
          <w:sz w:val="22"/>
          <w:szCs w:val="22"/>
        </w:rPr>
        <w:t>201</w:t>
      </w:r>
      <w:r w:rsidR="0033209B">
        <w:rPr>
          <w:rFonts w:ascii="Calibri" w:hAnsi="Calibri"/>
          <w:b/>
          <w:sz w:val="22"/>
          <w:szCs w:val="22"/>
        </w:rPr>
        <w:t>6</w:t>
      </w:r>
      <w:r w:rsidR="00BD13A6" w:rsidRPr="00A82DAC">
        <w:rPr>
          <w:rFonts w:ascii="Calibri" w:hAnsi="Calibri"/>
          <w:b/>
          <w:sz w:val="22"/>
          <w:szCs w:val="22"/>
        </w:rPr>
        <w:t>.</w:t>
      </w:r>
    </w:p>
    <w:p w14:paraId="7532350C" w14:textId="77777777" w:rsidR="00963A36" w:rsidRPr="00A82DAC" w:rsidRDefault="00963A36" w:rsidP="00963A36">
      <w:pPr>
        <w:pStyle w:val="GSHeading1withnumb"/>
        <w:numPr>
          <w:ilvl w:val="0"/>
          <w:numId w:val="1"/>
        </w:numPr>
        <w:jc w:val="both"/>
        <w:rPr>
          <w:sz w:val="22"/>
        </w:rPr>
      </w:pPr>
      <w:r w:rsidRPr="00A82DAC">
        <w:rPr>
          <w:sz w:val="22"/>
        </w:rPr>
        <w:t>background</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3E4F2D6A" w14:textId="77777777" w:rsidTr="00E66726">
        <w:trPr>
          <w:trHeight w:hRule="exact" w:val="57"/>
        </w:trPr>
        <w:tc>
          <w:tcPr>
            <w:tcW w:w="9134" w:type="dxa"/>
            <w:shd w:val="clear" w:color="auto" w:fill="86AD82"/>
            <w:vAlign w:val="center"/>
          </w:tcPr>
          <w:p w14:paraId="2229F2AA" w14:textId="77777777" w:rsidR="00963A36" w:rsidRPr="00A82DAC" w:rsidRDefault="00963A36" w:rsidP="00E66726">
            <w:pPr>
              <w:pStyle w:val="GSHeading1withnumb"/>
              <w:spacing w:before="0"/>
              <w:jc w:val="both"/>
              <w:rPr>
                <w:sz w:val="22"/>
              </w:rPr>
            </w:pPr>
          </w:p>
        </w:tc>
      </w:tr>
    </w:tbl>
    <w:p w14:paraId="7E8E042F" w14:textId="46254FF5" w:rsidR="00D13E2F" w:rsidRPr="00A82DAC" w:rsidRDefault="0085795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DCP 222</w:t>
      </w:r>
      <w:r w:rsidR="008A7057" w:rsidRPr="00A82DAC">
        <w:rPr>
          <w:rFonts w:ascii="Calibri" w:hAnsi="Calibri"/>
          <w:sz w:val="22"/>
          <w:szCs w:val="22"/>
        </w:rPr>
        <w:t xml:space="preserve"> has been raised by </w:t>
      </w:r>
      <w:r w:rsidRPr="00A82DAC">
        <w:rPr>
          <w:rFonts w:ascii="Calibri" w:hAnsi="Calibri"/>
          <w:sz w:val="22"/>
          <w:szCs w:val="22"/>
        </w:rPr>
        <w:t>Western Power Distribution</w:t>
      </w:r>
      <w:r w:rsidR="00D13E2F" w:rsidRPr="00A82DAC">
        <w:rPr>
          <w:rFonts w:ascii="Calibri" w:hAnsi="Calibri"/>
          <w:sz w:val="22"/>
          <w:szCs w:val="22"/>
        </w:rPr>
        <w:t xml:space="preserve"> </w:t>
      </w:r>
      <w:r w:rsidR="00106213">
        <w:rPr>
          <w:rFonts w:ascii="Calibri" w:hAnsi="Calibri"/>
          <w:sz w:val="22"/>
          <w:szCs w:val="22"/>
        </w:rPr>
        <w:t xml:space="preserve">to </w:t>
      </w:r>
      <w:r w:rsidR="004501B1">
        <w:rPr>
          <w:rFonts w:ascii="Calibri" w:hAnsi="Calibri"/>
          <w:sz w:val="22"/>
          <w:szCs w:val="22"/>
        </w:rPr>
        <w:t>investigate</w:t>
      </w:r>
      <w:r w:rsidR="0042715E">
        <w:rPr>
          <w:rFonts w:ascii="Calibri" w:hAnsi="Calibri"/>
          <w:sz w:val="22"/>
          <w:szCs w:val="22"/>
        </w:rPr>
        <w:t xml:space="preserve"> </w:t>
      </w:r>
      <w:r w:rsidR="00D13E2F" w:rsidRPr="00A82DAC">
        <w:rPr>
          <w:rFonts w:ascii="Calibri" w:hAnsi="Calibri"/>
          <w:sz w:val="22"/>
          <w:szCs w:val="22"/>
        </w:rPr>
        <w:t xml:space="preserve">options for </w:t>
      </w:r>
      <w:r w:rsidR="004501B1">
        <w:rPr>
          <w:rFonts w:ascii="Calibri" w:hAnsi="Calibri"/>
          <w:sz w:val="22"/>
          <w:szCs w:val="22"/>
        </w:rPr>
        <w:t xml:space="preserve">Distribution </w:t>
      </w:r>
      <w:r w:rsidR="00D13E2F" w:rsidRPr="00A82DAC">
        <w:rPr>
          <w:rFonts w:ascii="Calibri" w:hAnsi="Calibri"/>
          <w:sz w:val="22"/>
          <w:szCs w:val="22"/>
        </w:rPr>
        <w:t>Network Operators</w:t>
      </w:r>
      <w:r w:rsidR="004501B1">
        <w:rPr>
          <w:rFonts w:ascii="Calibri" w:hAnsi="Calibri"/>
          <w:sz w:val="22"/>
          <w:szCs w:val="22"/>
        </w:rPr>
        <w:t xml:space="preserve"> (DNOs)</w:t>
      </w:r>
      <w:r w:rsidR="00D13E2F" w:rsidRPr="00A82DAC">
        <w:rPr>
          <w:rFonts w:ascii="Calibri" w:hAnsi="Calibri"/>
          <w:sz w:val="22"/>
          <w:szCs w:val="22"/>
        </w:rPr>
        <w:t xml:space="preserve"> to not charge excess reactive power charges to generators who operate, at the request of the </w:t>
      </w:r>
      <w:r w:rsidR="004501B1">
        <w:rPr>
          <w:rFonts w:ascii="Calibri" w:hAnsi="Calibri"/>
          <w:sz w:val="22"/>
          <w:szCs w:val="22"/>
        </w:rPr>
        <w:t>DNO</w:t>
      </w:r>
      <w:r w:rsidR="00D13E2F" w:rsidRPr="00A82DAC">
        <w:rPr>
          <w:rFonts w:ascii="Calibri" w:hAnsi="Calibri"/>
          <w:sz w:val="22"/>
          <w:szCs w:val="22"/>
        </w:rPr>
        <w:t>, with a power factor less than 0.95.</w:t>
      </w:r>
    </w:p>
    <w:p w14:paraId="2943869F" w14:textId="77777777" w:rsidR="002750DD" w:rsidRPr="00A82DAC" w:rsidRDefault="002750D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This CP has been raised as a result of an issue flagged by National Grid in their paper on the System Operability Framework in September 2014. It suggests that currently there is a rapidly emerging issue around falling Volt Ampere Reactive (VAR</w:t>
      </w:r>
      <w:proofErr w:type="gramStart"/>
      <w:r w:rsidRPr="00A82DAC">
        <w:rPr>
          <w:rFonts w:ascii="Calibri" w:hAnsi="Calibri"/>
          <w:sz w:val="22"/>
          <w:szCs w:val="22"/>
        </w:rPr>
        <w:t>)1</w:t>
      </w:r>
      <w:proofErr w:type="gramEnd"/>
      <w:r w:rsidRPr="00A82DAC">
        <w:rPr>
          <w:rFonts w:ascii="Calibri" w:hAnsi="Calibri"/>
          <w:sz w:val="22"/>
          <w:szCs w:val="22"/>
        </w:rPr>
        <w:t xml:space="preserve"> demand leading to high voltage levels on the National Electricity Transmission System operated by National Grid under low load conditions.</w:t>
      </w:r>
    </w:p>
    <w:p w14:paraId="1E904BDE" w14:textId="4EA7887B" w:rsidR="002750DD" w:rsidRPr="00A82DAC" w:rsidRDefault="002750D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proposer of this change has stated that following recent Statement of Works Applications to National Grid under the Connection and Use of System Code (CUSC) some DNOs are asking for generators to operate to help control reactive flows. These conditions may result in generators being requested to operate outside of the 0.95 power factor limit to assist with this system wide voltage control issue. This issue relates to EHV</w:t>
      </w:r>
      <w:r w:rsidR="00AB568B" w:rsidRPr="00A82DAC">
        <w:rPr>
          <w:rFonts w:ascii="Calibri" w:hAnsi="Calibri"/>
          <w:sz w:val="22"/>
          <w:szCs w:val="22"/>
        </w:rPr>
        <w:t>,</w:t>
      </w:r>
      <w:r w:rsidRPr="00A82DAC">
        <w:rPr>
          <w:rFonts w:ascii="Calibri" w:hAnsi="Calibri"/>
          <w:sz w:val="22"/>
          <w:szCs w:val="22"/>
        </w:rPr>
        <w:t xml:space="preserve"> 22kV or 11kV generators, although so far no DNO has currently required any HV</w:t>
      </w:r>
      <w:r w:rsidR="00927F35">
        <w:rPr>
          <w:rFonts w:ascii="Calibri" w:hAnsi="Calibri"/>
          <w:sz w:val="22"/>
          <w:szCs w:val="22"/>
        </w:rPr>
        <w:t xml:space="preserve"> or LV </w:t>
      </w:r>
      <w:r w:rsidRPr="00A82DAC">
        <w:rPr>
          <w:rFonts w:ascii="Calibri" w:hAnsi="Calibri"/>
          <w:sz w:val="22"/>
          <w:szCs w:val="22"/>
        </w:rPr>
        <w:t xml:space="preserve">generator to operate outside the 0.95 power factor. </w:t>
      </w:r>
    </w:p>
    <w:p w14:paraId="20BB4FC7" w14:textId="744B3FDB" w:rsidR="002750DD" w:rsidRPr="00A82DAC" w:rsidRDefault="002750D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There are currently two methodologies for charging Distribution Use of System (</w:t>
      </w:r>
      <w:proofErr w:type="spellStart"/>
      <w:r w:rsidRPr="00A82DAC">
        <w:rPr>
          <w:rFonts w:ascii="Calibri" w:hAnsi="Calibri"/>
          <w:sz w:val="22"/>
          <w:szCs w:val="22"/>
        </w:rPr>
        <w:t>DUoS</w:t>
      </w:r>
      <w:proofErr w:type="spellEnd"/>
      <w:r w:rsidRPr="00A82DAC">
        <w:rPr>
          <w:rFonts w:ascii="Calibri" w:hAnsi="Calibri"/>
          <w:sz w:val="22"/>
          <w:szCs w:val="22"/>
        </w:rPr>
        <w:t xml:space="preserve">), the Extra-high-voltage Distribution Charging Methodology (EDCM) which applies to EHV designated properties and the Common Distribution Charging </w:t>
      </w:r>
      <w:r w:rsidRPr="00A82DAC">
        <w:rPr>
          <w:rFonts w:ascii="Calibri" w:hAnsi="Calibri"/>
          <w:sz w:val="22"/>
          <w:szCs w:val="22"/>
        </w:rPr>
        <w:lastRenderedPageBreak/>
        <w:t xml:space="preserve">Methodology (CDCM) which applies to HV and LV connected </w:t>
      </w:r>
      <w:r w:rsidR="0033209B">
        <w:rPr>
          <w:rFonts w:ascii="Calibri" w:hAnsi="Calibri"/>
          <w:sz w:val="22"/>
          <w:szCs w:val="22"/>
        </w:rPr>
        <w:t>Customers (including Generators)</w:t>
      </w:r>
      <w:r w:rsidRPr="00A82DAC">
        <w:rPr>
          <w:rFonts w:ascii="Calibri" w:hAnsi="Calibri"/>
          <w:sz w:val="22"/>
          <w:szCs w:val="22"/>
        </w:rPr>
        <w:t xml:space="preserve">. The EDCM does not have specific reactive power charges whereas the CDCM does. As a result, this CP is only looking to address issues with the CDCM. </w:t>
      </w:r>
    </w:p>
    <w:p w14:paraId="4CF04DC0" w14:textId="264F844C" w:rsidR="002750DD" w:rsidRPr="00A82DAC" w:rsidRDefault="002750D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As such those generators charged under the CDCM would currently be charged an excess reactive power charge if they were to operate outside 0.95</w:t>
      </w:r>
      <w:r w:rsidR="00927F35">
        <w:rPr>
          <w:rFonts w:ascii="Calibri" w:hAnsi="Calibri"/>
          <w:sz w:val="22"/>
          <w:szCs w:val="22"/>
        </w:rPr>
        <w:t xml:space="preserve"> power factor limit</w:t>
      </w:r>
      <w:r w:rsidRPr="00A82DAC">
        <w:rPr>
          <w:rFonts w:ascii="Calibri" w:hAnsi="Calibri"/>
          <w:sz w:val="22"/>
          <w:szCs w:val="22"/>
        </w:rPr>
        <w:t>. This would discourage generators carrying out this instruction given that those generators would be only generating outside 0.95 power factor for the wider system benefits of all customers</w:t>
      </w:r>
      <w:r w:rsidR="00927F35">
        <w:rPr>
          <w:rFonts w:ascii="Calibri" w:hAnsi="Calibri"/>
          <w:sz w:val="22"/>
          <w:szCs w:val="22"/>
        </w:rPr>
        <w:t xml:space="preserve"> and at the instruction of the DNO</w:t>
      </w:r>
      <w:r w:rsidRPr="00A82DAC">
        <w:rPr>
          <w:rFonts w:ascii="Calibri" w:hAnsi="Calibri"/>
          <w:sz w:val="22"/>
          <w:szCs w:val="22"/>
        </w:rPr>
        <w:t>. The removal of the excess reactive power charge may therefore be appropriate where a DNO requests a generator to operate outside of the 0.95 power factor limit.</w:t>
      </w:r>
    </w:p>
    <w:p w14:paraId="39E38B07" w14:textId="53931E57" w:rsidR="004D706D" w:rsidRPr="00A82DAC" w:rsidRDefault="00A235F5"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proposed DCP 222 solution is to insert new tariffs</w:t>
      </w:r>
      <w:r w:rsidR="0033209B">
        <w:rPr>
          <w:rFonts w:ascii="Calibri" w:hAnsi="Calibri"/>
          <w:sz w:val="22"/>
          <w:szCs w:val="22"/>
        </w:rPr>
        <w:t>, which mirror existing HV tariffs, except they have</w:t>
      </w:r>
      <w:r w:rsidRPr="00A82DAC">
        <w:rPr>
          <w:rFonts w:ascii="Calibri" w:hAnsi="Calibri"/>
          <w:sz w:val="22"/>
          <w:szCs w:val="22"/>
        </w:rPr>
        <w:t xml:space="preserve"> no reactive powe</w:t>
      </w:r>
      <w:r w:rsidR="00BF35BE" w:rsidRPr="00A82DAC">
        <w:rPr>
          <w:rFonts w:ascii="Calibri" w:hAnsi="Calibri"/>
          <w:sz w:val="22"/>
          <w:szCs w:val="22"/>
        </w:rPr>
        <w:t>r charges being applied to them in paragraph 146 table 7 and t</w:t>
      </w:r>
      <w:r w:rsidR="004D706D" w:rsidRPr="00A82DAC">
        <w:rPr>
          <w:rFonts w:ascii="Calibri" w:hAnsi="Calibri"/>
          <w:sz w:val="22"/>
          <w:szCs w:val="22"/>
        </w:rPr>
        <w:t xml:space="preserve">o add a new </w:t>
      </w:r>
      <w:r w:rsidR="00260D82">
        <w:rPr>
          <w:rFonts w:ascii="Calibri" w:hAnsi="Calibri"/>
          <w:sz w:val="22"/>
          <w:szCs w:val="22"/>
        </w:rPr>
        <w:t>‘</w:t>
      </w:r>
      <w:r w:rsidR="004D706D" w:rsidRPr="00A82DAC">
        <w:rPr>
          <w:rFonts w:ascii="Calibri" w:hAnsi="Calibri"/>
          <w:sz w:val="22"/>
          <w:szCs w:val="22"/>
        </w:rPr>
        <w:t>note 7</w:t>
      </w:r>
      <w:r w:rsidR="00260D82">
        <w:rPr>
          <w:rFonts w:ascii="Calibri" w:hAnsi="Calibri"/>
          <w:sz w:val="22"/>
          <w:szCs w:val="22"/>
        </w:rPr>
        <w:t>’</w:t>
      </w:r>
      <w:r w:rsidR="004D706D" w:rsidRPr="00A82DAC">
        <w:rPr>
          <w:rFonts w:ascii="Calibri" w:hAnsi="Calibri"/>
          <w:sz w:val="22"/>
          <w:szCs w:val="22"/>
        </w:rPr>
        <w:t xml:space="preserve"> which states:</w:t>
      </w:r>
    </w:p>
    <w:p w14:paraId="695961EF" w14:textId="77777777" w:rsidR="004D706D" w:rsidRPr="00A82DAC" w:rsidRDefault="00BF35BE" w:rsidP="00B87939">
      <w:pPr>
        <w:pStyle w:val="Heading2"/>
        <w:tabs>
          <w:tab w:val="clear" w:pos="360"/>
        </w:tabs>
        <w:spacing w:line="360" w:lineRule="auto"/>
        <w:ind w:left="717" w:firstLine="0"/>
        <w:jc w:val="both"/>
        <w:rPr>
          <w:rFonts w:ascii="Calibri" w:hAnsi="Calibri"/>
          <w:sz w:val="22"/>
          <w:szCs w:val="22"/>
        </w:rPr>
      </w:pPr>
      <w:r w:rsidRPr="00A82DAC">
        <w:rPr>
          <w:rFonts w:ascii="Calibri" w:hAnsi="Calibri"/>
          <w:i/>
          <w:sz w:val="22"/>
          <w:szCs w:val="22"/>
        </w:rPr>
        <w:t>‘Where a DNO has requested a generator to operate with a power factor of less than 0.95, excess reactive power charges will not be applicable’.</w:t>
      </w:r>
      <w:r w:rsidR="004D706D" w:rsidRPr="00A82DAC">
        <w:rPr>
          <w:rFonts w:ascii="Calibri" w:hAnsi="Calibri"/>
          <w:sz w:val="22"/>
          <w:szCs w:val="22"/>
        </w:rPr>
        <w:t xml:space="preserve"> </w:t>
      </w:r>
    </w:p>
    <w:p w14:paraId="250EF839" w14:textId="77777777" w:rsidR="00BF35BE" w:rsidRPr="00A82DAC" w:rsidRDefault="00BF35BE"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Additional information on the CP is contained within the CP form provided as </w:t>
      </w:r>
      <w:r w:rsidR="009D19BF" w:rsidRPr="00A82DAC">
        <w:rPr>
          <w:rFonts w:ascii="Calibri" w:hAnsi="Calibri"/>
          <w:sz w:val="22"/>
          <w:szCs w:val="22"/>
        </w:rPr>
        <w:t>Attachment 6</w:t>
      </w:r>
      <w:r w:rsidR="004D706D" w:rsidRPr="00A82DAC">
        <w:rPr>
          <w:rFonts w:ascii="Calibri" w:hAnsi="Calibri"/>
          <w:sz w:val="22"/>
          <w:szCs w:val="22"/>
        </w:rPr>
        <w:t>.</w:t>
      </w:r>
    </w:p>
    <w:p w14:paraId="4A5579D9" w14:textId="77777777" w:rsidR="00565E77" w:rsidRPr="00A82DAC" w:rsidRDefault="0085795D"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DCP 222</w:t>
      </w:r>
      <w:r w:rsidR="008D3C49" w:rsidRPr="00A82DAC">
        <w:rPr>
          <w:rFonts w:ascii="Calibri" w:hAnsi="Calibri"/>
          <w:sz w:val="22"/>
          <w:szCs w:val="22"/>
        </w:rPr>
        <w:t xml:space="preserve"> W</w:t>
      </w:r>
      <w:r w:rsidR="0091392B" w:rsidRPr="00A82DAC">
        <w:rPr>
          <w:rFonts w:ascii="Calibri" w:hAnsi="Calibri"/>
          <w:sz w:val="22"/>
          <w:szCs w:val="22"/>
        </w:rPr>
        <w:t>ORKING GROUP</w:t>
      </w:r>
      <w:r w:rsidR="00FC39E6" w:rsidRPr="00A82DAC">
        <w:rPr>
          <w:rFonts w:ascii="Calibri" w:hAnsi="Calibri"/>
          <w:sz w:val="22"/>
          <w:szCs w:val="22"/>
        </w:rPr>
        <w:t xml:space="preserve"> ASSESSMENT </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7673CEBB" w14:textId="77777777" w:rsidTr="00E66726">
        <w:trPr>
          <w:trHeight w:hRule="exact" w:val="57"/>
        </w:trPr>
        <w:tc>
          <w:tcPr>
            <w:tcW w:w="9134" w:type="dxa"/>
            <w:shd w:val="clear" w:color="auto" w:fill="86AD82"/>
            <w:vAlign w:val="center"/>
          </w:tcPr>
          <w:p w14:paraId="4C305D30" w14:textId="77777777" w:rsidR="00963A36" w:rsidRPr="00A82DAC" w:rsidRDefault="00963A36" w:rsidP="00963A36">
            <w:pPr>
              <w:pStyle w:val="Heading1"/>
              <w:outlineLvl w:val="0"/>
              <w:rPr>
                <w:rFonts w:ascii="Calibri" w:hAnsi="Calibri"/>
                <w:sz w:val="22"/>
                <w:szCs w:val="22"/>
              </w:rPr>
            </w:pPr>
          </w:p>
        </w:tc>
      </w:tr>
    </w:tbl>
    <w:p w14:paraId="53CEC309" w14:textId="77777777" w:rsidR="006D3789" w:rsidRPr="00A82DAC" w:rsidRDefault="008A7057" w:rsidP="00963A36">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DCUSA Panel established a Working Group to assess</w:t>
      </w:r>
      <w:r w:rsidR="0085795D" w:rsidRPr="00A82DAC">
        <w:rPr>
          <w:rFonts w:ascii="Calibri" w:hAnsi="Calibri"/>
          <w:sz w:val="22"/>
          <w:szCs w:val="22"/>
        </w:rPr>
        <w:t xml:space="preserve"> DCP 222</w:t>
      </w:r>
      <w:r w:rsidRPr="00A82DAC">
        <w:rPr>
          <w:rFonts w:ascii="Calibri" w:hAnsi="Calibri"/>
          <w:sz w:val="22"/>
          <w:szCs w:val="22"/>
        </w:rPr>
        <w:t xml:space="preserve">. The group consists of Distributor, Supplier and Ofgem representatives. </w:t>
      </w:r>
      <w:r w:rsidR="00565E77" w:rsidRPr="00A82DAC">
        <w:rPr>
          <w:rFonts w:ascii="Calibri" w:hAnsi="Calibri"/>
          <w:sz w:val="22"/>
          <w:szCs w:val="22"/>
        </w:rPr>
        <w:t xml:space="preserve">Meetings were held in open session and the minutes and papers of each meeting are available on the DCUSA website – </w:t>
      </w:r>
      <w:hyperlink r:id="rId10" w:history="1">
        <w:r w:rsidR="00565E77" w:rsidRPr="00A82DAC">
          <w:rPr>
            <w:rFonts w:ascii="Calibri" w:hAnsi="Calibri"/>
            <w:sz w:val="22"/>
            <w:szCs w:val="22"/>
          </w:rPr>
          <w:t>www.dcusa.co.uk</w:t>
        </w:r>
      </w:hyperlink>
      <w:r w:rsidR="00565E77" w:rsidRPr="00A82DAC">
        <w:rPr>
          <w:rFonts w:ascii="Calibri" w:hAnsi="Calibri"/>
          <w:sz w:val="22"/>
          <w:szCs w:val="22"/>
        </w:rPr>
        <w:t>.</w:t>
      </w:r>
      <w:r w:rsidR="006D3789" w:rsidRPr="00A82DAC">
        <w:rPr>
          <w:rFonts w:ascii="Calibri" w:hAnsi="Calibri"/>
          <w:sz w:val="22"/>
          <w:szCs w:val="22"/>
        </w:rPr>
        <w:t xml:space="preserve"> The topics discussed by the Working Group are detailed below.</w:t>
      </w:r>
      <w:bookmarkStart w:id="0" w:name="_GoBack"/>
      <w:bookmarkEnd w:id="0"/>
    </w:p>
    <w:p w14:paraId="3E1D07B6" w14:textId="2B9AF987" w:rsidR="00BF35BE" w:rsidRPr="00A82DAC" w:rsidRDefault="005118A3" w:rsidP="00B87939">
      <w:pPr>
        <w:pStyle w:val="Heading2"/>
        <w:numPr>
          <w:ilvl w:val="1"/>
          <w:numId w:val="1"/>
        </w:numPr>
        <w:spacing w:line="360" w:lineRule="auto"/>
        <w:ind w:left="567" w:hanging="567"/>
        <w:jc w:val="both"/>
        <w:rPr>
          <w:rFonts w:ascii="Calibri" w:hAnsi="Calibri"/>
          <w:sz w:val="22"/>
          <w:szCs w:val="22"/>
        </w:rPr>
      </w:pPr>
      <w:r>
        <w:rPr>
          <w:rFonts w:ascii="Calibri" w:hAnsi="Calibri"/>
          <w:sz w:val="22"/>
          <w:szCs w:val="22"/>
        </w:rPr>
        <w:t xml:space="preserve">During the development of the Change Proposal the </w:t>
      </w:r>
      <w:r w:rsidR="00BF35BE" w:rsidRPr="00A82DAC">
        <w:rPr>
          <w:rFonts w:ascii="Calibri" w:hAnsi="Calibri"/>
          <w:sz w:val="22"/>
          <w:szCs w:val="22"/>
        </w:rPr>
        <w:t xml:space="preserve">Working Group </w:t>
      </w:r>
      <w:r w:rsidRPr="005118A3">
        <w:rPr>
          <w:rFonts w:ascii="Calibri" w:hAnsi="Calibri"/>
          <w:sz w:val="22"/>
          <w:szCs w:val="22"/>
        </w:rPr>
        <w:t>did not feel this change was required and requested the proposer consider withdrawing this change.</w:t>
      </w:r>
      <w:r w:rsidR="00BF35BE" w:rsidRPr="00A82DAC">
        <w:rPr>
          <w:rFonts w:ascii="Calibri" w:hAnsi="Calibri"/>
          <w:sz w:val="22"/>
          <w:szCs w:val="22"/>
        </w:rPr>
        <w:t xml:space="preserve"> </w:t>
      </w:r>
    </w:p>
    <w:p w14:paraId="592EEC5B" w14:textId="61E8CE22" w:rsidR="00E143B0" w:rsidRPr="005118A3" w:rsidRDefault="002A125E"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In their assessment of DCP</w:t>
      </w:r>
      <w:r w:rsidR="0030448B" w:rsidRPr="00A82DAC">
        <w:rPr>
          <w:rFonts w:ascii="Calibri" w:hAnsi="Calibri"/>
          <w:sz w:val="22"/>
          <w:szCs w:val="22"/>
        </w:rPr>
        <w:t xml:space="preserve"> 222, the Working G</w:t>
      </w:r>
      <w:r w:rsidR="003D3CCA" w:rsidRPr="00A82DAC">
        <w:rPr>
          <w:rFonts w:ascii="Calibri" w:hAnsi="Calibri"/>
          <w:sz w:val="22"/>
          <w:szCs w:val="22"/>
        </w:rPr>
        <w:t xml:space="preserve">roup agreed that it was important to </w:t>
      </w:r>
      <w:r w:rsidR="0033209B">
        <w:rPr>
          <w:rFonts w:ascii="Calibri" w:hAnsi="Calibri"/>
          <w:sz w:val="22"/>
          <w:szCs w:val="22"/>
        </w:rPr>
        <w:t xml:space="preserve">understand the issue from the perspective of National Grid and as a result </w:t>
      </w:r>
      <w:r w:rsidR="0030448B" w:rsidRPr="00A82DAC">
        <w:rPr>
          <w:rFonts w:ascii="Calibri" w:hAnsi="Calibri"/>
          <w:sz w:val="22"/>
          <w:szCs w:val="22"/>
        </w:rPr>
        <w:t>requested</w:t>
      </w:r>
      <w:r w:rsidR="0042715E">
        <w:rPr>
          <w:rFonts w:ascii="Calibri" w:hAnsi="Calibri"/>
          <w:sz w:val="22"/>
          <w:szCs w:val="22"/>
        </w:rPr>
        <w:t xml:space="preserve"> </w:t>
      </w:r>
      <w:r w:rsidR="0030448B" w:rsidRPr="00A82DAC">
        <w:rPr>
          <w:rFonts w:ascii="Calibri" w:hAnsi="Calibri"/>
          <w:sz w:val="22"/>
          <w:szCs w:val="22"/>
        </w:rPr>
        <w:t>National Grid provide</w:t>
      </w:r>
      <w:r w:rsidR="0033209B">
        <w:rPr>
          <w:rFonts w:ascii="Calibri" w:hAnsi="Calibri"/>
          <w:sz w:val="22"/>
          <w:szCs w:val="22"/>
        </w:rPr>
        <w:t>d</w:t>
      </w:r>
      <w:r w:rsidR="0030448B" w:rsidRPr="00A82DAC">
        <w:rPr>
          <w:rFonts w:ascii="Calibri" w:hAnsi="Calibri"/>
          <w:sz w:val="22"/>
          <w:szCs w:val="22"/>
        </w:rPr>
        <w:t xml:space="preserve"> details by DNO area where </w:t>
      </w:r>
      <w:r w:rsidR="00927F35">
        <w:rPr>
          <w:rFonts w:ascii="Calibri" w:hAnsi="Calibri"/>
          <w:sz w:val="22"/>
          <w:szCs w:val="22"/>
        </w:rPr>
        <w:t>the requirement for Generators to operate outside 0.95 Power Factor</w:t>
      </w:r>
      <w:r w:rsidR="0030448B" w:rsidRPr="00A82DAC">
        <w:rPr>
          <w:rFonts w:ascii="Calibri" w:hAnsi="Calibri"/>
          <w:sz w:val="22"/>
          <w:szCs w:val="22"/>
        </w:rPr>
        <w:t xml:space="preserve"> is likely to be an issue in the future and</w:t>
      </w:r>
      <w:r w:rsidR="00AB568B" w:rsidRPr="00A82DAC">
        <w:rPr>
          <w:rFonts w:ascii="Calibri" w:hAnsi="Calibri"/>
          <w:sz w:val="22"/>
          <w:szCs w:val="22"/>
        </w:rPr>
        <w:t>,</w:t>
      </w:r>
      <w:r w:rsidR="0030448B" w:rsidRPr="00A82DAC">
        <w:rPr>
          <w:rFonts w:ascii="Calibri" w:hAnsi="Calibri"/>
          <w:sz w:val="22"/>
          <w:szCs w:val="22"/>
        </w:rPr>
        <w:t xml:space="preserve"> if it is</w:t>
      </w:r>
      <w:r w:rsidR="00AB568B" w:rsidRPr="00A82DAC">
        <w:rPr>
          <w:rFonts w:ascii="Calibri" w:hAnsi="Calibri"/>
          <w:sz w:val="22"/>
          <w:szCs w:val="22"/>
        </w:rPr>
        <w:t>,</w:t>
      </w:r>
      <w:r w:rsidR="0030448B" w:rsidRPr="00A82DAC">
        <w:rPr>
          <w:rFonts w:ascii="Calibri" w:hAnsi="Calibri"/>
          <w:sz w:val="22"/>
          <w:szCs w:val="22"/>
        </w:rPr>
        <w:t xml:space="preserve"> </w:t>
      </w:r>
      <w:r w:rsidR="0030448B" w:rsidRPr="00A82DAC">
        <w:rPr>
          <w:rFonts w:ascii="Calibri" w:hAnsi="Calibri"/>
          <w:sz w:val="22"/>
          <w:szCs w:val="22"/>
        </w:rPr>
        <w:lastRenderedPageBreak/>
        <w:t>what is the estimated year in which it could become a problem</w:t>
      </w:r>
      <w:r w:rsidR="00E143B0" w:rsidRPr="00A82DAC">
        <w:rPr>
          <w:rFonts w:ascii="Calibri" w:hAnsi="Calibri"/>
          <w:sz w:val="22"/>
          <w:szCs w:val="22"/>
        </w:rPr>
        <w:t xml:space="preserve">. </w:t>
      </w:r>
      <w:r w:rsidR="003D3CCA" w:rsidRPr="00A82DAC">
        <w:rPr>
          <w:rFonts w:ascii="Calibri" w:hAnsi="Calibri"/>
          <w:sz w:val="22"/>
          <w:szCs w:val="22"/>
        </w:rPr>
        <w:t xml:space="preserve">The </w:t>
      </w:r>
      <w:r w:rsidRPr="00A82DAC">
        <w:rPr>
          <w:rFonts w:ascii="Calibri" w:hAnsi="Calibri"/>
          <w:sz w:val="22"/>
          <w:szCs w:val="22"/>
        </w:rPr>
        <w:t>National Grid</w:t>
      </w:r>
      <w:r w:rsidR="003D3CCA" w:rsidRPr="00A82DAC">
        <w:rPr>
          <w:rFonts w:ascii="Calibri" w:hAnsi="Calibri"/>
          <w:sz w:val="22"/>
          <w:szCs w:val="22"/>
        </w:rPr>
        <w:t xml:space="preserve"> response is provided as Attachment </w:t>
      </w:r>
      <w:r w:rsidR="009D19BF" w:rsidRPr="00A82DAC">
        <w:rPr>
          <w:rFonts w:ascii="Calibri" w:hAnsi="Calibri"/>
          <w:sz w:val="22"/>
          <w:szCs w:val="22"/>
        </w:rPr>
        <w:t>5.</w:t>
      </w:r>
    </w:p>
    <w:p w14:paraId="782E47BB" w14:textId="77777777" w:rsidR="00E143B0" w:rsidRPr="00A82DAC" w:rsidRDefault="00E143B0"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In their response National Grid highlighted that high volts on the network caused by falling </w:t>
      </w:r>
      <w:proofErr w:type="spellStart"/>
      <w:r w:rsidRPr="00A82DAC">
        <w:rPr>
          <w:rFonts w:ascii="Calibri" w:hAnsi="Calibri"/>
          <w:sz w:val="22"/>
          <w:szCs w:val="22"/>
        </w:rPr>
        <w:t>MVAr</w:t>
      </w:r>
      <w:proofErr w:type="spellEnd"/>
      <w:r w:rsidRPr="00A82DAC">
        <w:rPr>
          <w:rFonts w:ascii="Calibri" w:hAnsi="Calibri"/>
          <w:sz w:val="22"/>
          <w:szCs w:val="22"/>
        </w:rPr>
        <w:t xml:space="preserve"> demand (there are a number of reasons for this including the changing generation portfolio, extent of cable networks, greater use of power electronics and inverter technology, reduced industrial demand and energy efficient light bulbs) is an acknowledged serious and widespread issue.</w:t>
      </w:r>
    </w:p>
    <w:p w14:paraId="2282C79F" w14:textId="77777777" w:rsidR="004123A0" w:rsidRPr="00A82DAC" w:rsidRDefault="00FD4D86"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agreed that the change </w:t>
      </w:r>
      <w:r w:rsidR="00FB6DDE" w:rsidRPr="00A82DAC">
        <w:rPr>
          <w:rFonts w:ascii="Calibri" w:hAnsi="Calibri"/>
          <w:sz w:val="22"/>
          <w:szCs w:val="22"/>
        </w:rPr>
        <w:t xml:space="preserve">should go to a </w:t>
      </w:r>
      <w:r w:rsidRPr="00A82DAC">
        <w:rPr>
          <w:rFonts w:ascii="Calibri" w:hAnsi="Calibri"/>
          <w:sz w:val="22"/>
          <w:szCs w:val="22"/>
        </w:rPr>
        <w:t>consultation with two options (the Option proposed</w:t>
      </w:r>
      <w:r w:rsidR="00AB568B" w:rsidRPr="00A82DAC">
        <w:rPr>
          <w:rFonts w:ascii="Calibri" w:hAnsi="Calibri"/>
          <w:sz w:val="22"/>
          <w:szCs w:val="22"/>
        </w:rPr>
        <w:t xml:space="preserve"> in the CP form</w:t>
      </w:r>
      <w:r w:rsidRPr="00A82DAC">
        <w:rPr>
          <w:rFonts w:ascii="Calibri" w:hAnsi="Calibri"/>
          <w:sz w:val="22"/>
          <w:szCs w:val="22"/>
        </w:rPr>
        <w:t>, Option 1</w:t>
      </w:r>
      <w:r w:rsidR="005B46BC" w:rsidRPr="00A82DAC">
        <w:rPr>
          <w:rFonts w:ascii="Calibri" w:hAnsi="Calibri"/>
          <w:sz w:val="22"/>
          <w:szCs w:val="22"/>
        </w:rPr>
        <w:t xml:space="preserve"> (Attachment 6)</w:t>
      </w:r>
      <w:r w:rsidRPr="00A82DAC">
        <w:rPr>
          <w:rFonts w:ascii="Calibri" w:hAnsi="Calibri"/>
          <w:sz w:val="22"/>
          <w:szCs w:val="22"/>
        </w:rPr>
        <w:t xml:space="preserve">, and an alternative Option, Option 2) to be considered. Option 2 would not seek to introduce new tariffs or require additional LLFCs to be created as per Option 1. </w:t>
      </w:r>
    </w:p>
    <w:p w14:paraId="0E30EDD0" w14:textId="77777777" w:rsidR="0035413C" w:rsidRPr="00A82DAC" w:rsidRDefault="0035413C"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 xml:space="preserve">DCP 222 </w:t>
      </w:r>
      <w:r w:rsidR="004D706D" w:rsidRPr="00A82DAC">
        <w:rPr>
          <w:rFonts w:ascii="Calibri" w:hAnsi="Calibri"/>
          <w:sz w:val="22"/>
          <w:szCs w:val="22"/>
        </w:rPr>
        <w:t>– FIRST CONSULTATION</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171BDF89" w14:textId="77777777" w:rsidTr="00E66726">
        <w:trPr>
          <w:trHeight w:hRule="exact" w:val="57"/>
        </w:trPr>
        <w:tc>
          <w:tcPr>
            <w:tcW w:w="9134" w:type="dxa"/>
            <w:shd w:val="clear" w:color="auto" w:fill="86AD82"/>
            <w:vAlign w:val="center"/>
          </w:tcPr>
          <w:p w14:paraId="0620103E" w14:textId="77777777" w:rsidR="00963A36" w:rsidRPr="00A82DAC" w:rsidRDefault="00963A36" w:rsidP="00E66726">
            <w:pPr>
              <w:pStyle w:val="Heading1"/>
              <w:outlineLvl w:val="0"/>
              <w:rPr>
                <w:rFonts w:ascii="Calibri" w:hAnsi="Calibri"/>
                <w:sz w:val="22"/>
                <w:szCs w:val="22"/>
              </w:rPr>
            </w:pPr>
          </w:p>
        </w:tc>
      </w:tr>
    </w:tbl>
    <w:p w14:paraId="235B4969" w14:textId="6A2868C4" w:rsidR="009D19BF" w:rsidRPr="00A82DAC" w:rsidRDefault="00915C24" w:rsidP="00467774">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Two consultations were issued in relation to DCP 222. </w:t>
      </w:r>
      <w:r w:rsidR="009D19BF" w:rsidRPr="00A82DAC">
        <w:rPr>
          <w:rFonts w:ascii="Calibri" w:hAnsi="Calibri"/>
          <w:sz w:val="22"/>
          <w:szCs w:val="22"/>
        </w:rPr>
        <w:t>The f</w:t>
      </w:r>
      <w:r w:rsidR="005B46BC" w:rsidRPr="00A82DAC">
        <w:rPr>
          <w:rFonts w:ascii="Calibri" w:hAnsi="Calibri"/>
          <w:sz w:val="22"/>
          <w:szCs w:val="22"/>
        </w:rPr>
        <w:t xml:space="preserve">irst consultation was issued to gather information and feedback from </w:t>
      </w:r>
      <w:r w:rsidR="0030448B" w:rsidRPr="00A82DAC">
        <w:rPr>
          <w:rFonts w:ascii="Calibri" w:hAnsi="Calibri"/>
          <w:sz w:val="22"/>
          <w:szCs w:val="22"/>
        </w:rPr>
        <w:t>Distribution Network Operators (DNO</w:t>
      </w:r>
      <w:r w:rsidR="00AB568B" w:rsidRPr="00A82DAC">
        <w:rPr>
          <w:rFonts w:ascii="Calibri" w:hAnsi="Calibri"/>
          <w:sz w:val="22"/>
          <w:szCs w:val="22"/>
        </w:rPr>
        <w:t>s</w:t>
      </w:r>
      <w:r w:rsidR="0030448B" w:rsidRPr="00A82DAC">
        <w:rPr>
          <w:rFonts w:ascii="Calibri" w:hAnsi="Calibri"/>
          <w:sz w:val="22"/>
          <w:szCs w:val="22"/>
        </w:rPr>
        <w:t>), Independent Distribution Network Operators (IDNO</w:t>
      </w:r>
      <w:r w:rsidR="0033209B">
        <w:rPr>
          <w:rFonts w:ascii="Calibri" w:hAnsi="Calibri"/>
          <w:sz w:val="22"/>
          <w:szCs w:val="22"/>
        </w:rPr>
        <w:t>s</w:t>
      </w:r>
      <w:r w:rsidR="0030448B" w:rsidRPr="00A82DAC">
        <w:rPr>
          <w:rFonts w:ascii="Calibri" w:hAnsi="Calibri"/>
          <w:sz w:val="22"/>
          <w:szCs w:val="22"/>
        </w:rPr>
        <w:t xml:space="preserve">), Suppliers, Citizens Advice, </w:t>
      </w:r>
      <w:proofErr w:type="spellStart"/>
      <w:r w:rsidR="0030448B" w:rsidRPr="00A82DAC">
        <w:rPr>
          <w:rFonts w:ascii="Calibri" w:hAnsi="Calibri"/>
          <w:sz w:val="22"/>
          <w:szCs w:val="22"/>
        </w:rPr>
        <w:t>Elexon</w:t>
      </w:r>
      <w:proofErr w:type="spellEnd"/>
      <w:r w:rsidR="0030448B" w:rsidRPr="00A82DAC">
        <w:rPr>
          <w:rFonts w:ascii="Calibri" w:hAnsi="Calibri"/>
          <w:sz w:val="22"/>
          <w:szCs w:val="22"/>
        </w:rPr>
        <w:t xml:space="preserve">, </w:t>
      </w:r>
      <w:r w:rsidR="004F1B8C" w:rsidRPr="00A82DAC">
        <w:rPr>
          <w:rFonts w:ascii="Calibri" w:hAnsi="Calibri"/>
          <w:sz w:val="22"/>
          <w:szCs w:val="22"/>
        </w:rPr>
        <w:t>National Grid</w:t>
      </w:r>
      <w:r w:rsidR="0016767E" w:rsidRPr="00A82DAC">
        <w:rPr>
          <w:rFonts w:ascii="Calibri" w:hAnsi="Calibri"/>
          <w:sz w:val="22"/>
          <w:szCs w:val="22"/>
        </w:rPr>
        <w:t>,</w:t>
      </w:r>
      <w:r w:rsidR="004F1B8C" w:rsidRPr="00A82DAC">
        <w:rPr>
          <w:rFonts w:ascii="Calibri" w:hAnsi="Calibri"/>
          <w:sz w:val="22"/>
          <w:szCs w:val="22"/>
        </w:rPr>
        <w:t xml:space="preserve"> </w:t>
      </w:r>
      <w:r w:rsidR="0030448B" w:rsidRPr="00A82DAC">
        <w:rPr>
          <w:rFonts w:ascii="Calibri" w:hAnsi="Calibri"/>
          <w:sz w:val="22"/>
          <w:szCs w:val="22"/>
        </w:rPr>
        <w:t>any other interested Parties and the Authority</w:t>
      </w:r>
      <w:r w:rsidR="005B46BC" w:rsidRPr="00A82DAC">
        <w:rPr>
          <w:rFonts w:ascii="Calibri" w:hAnsi="Calibri"/>
          <w:sz w:val="22"/>
          <w:szCs w:val="22"/>
        </w:rPr>
        <w:t>. The DCP 222 consultation was issued on 30 March 2015 and there were eight responses received.</w:t>
      </w:r>
    </w:p>
    <w:p w14:paraId="001C154B" w14:textId="77777777" w:rsidR="009D19BF" w:rsidRPr="00A82DAC" w:rsidRDefault="009D19BF"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A summary of the responses received, and the Working Group’s conclusions are set out below. The full set of responses and the Working Group’s comments are provided in Attachment 3.</w:t>
      </w:r>
    </w:p>
    <w:p w14:paraId="5069910C" w14:textId="77777777" w:rsidR="00404E81" w:rsidRPr="00A82DAC" w:rsidRDefault="00404E81" w:rsidP="00B87939">
      <w:pPr>
        <w:keepNext/>
        <w:jc w:val="both"/>
        <w:rPr>
          <w:rFonts w:ascii="Calibri" w:hAnsi="Calibri"/>
          <w:b/>
          <w:sz w:val="22"/>
          <w:szCs w:val="22"/>
          <w:u w:val="single"/>
        </w:rPr>
      </w:pPr>
      <w:r w:rsidRPr="00A82DAC">
        <w:rPr>
          <w:rFonts w:ascii="Calibri" w:hAnsi="Calibri"/>
          <w:b/>
          <w:sz w:val="22"/>
          <w:szCs w:val="22"/>
          <w:u w:val="single"/>
        </w:rPr>
        <w:t>Question 1 - Are you supportive of the intent of DCP 222?</w:t>
      </w:r>
    </w:p>
    <w:p w14:paraId="7CEE590A" w14:textId="77777777" w:rsidR="00404E81" w:rsidRPr="00A82DAC" w:rsidRDefault="00404E81"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the majority of respondents </w:t>
      </w:r>
      <w:r w:rsidR="007B4084" w:rsidRPr="00A82DAC">
        <w:rPr>
          <w:rFonts w:ascii="Calibri" w:hAnsi="Calibri"/>
          <w:sz w:val="22"/>
          <w:szCs w:val="22"/>
        </w:rPr>
        <w:t xml:space="preserve">were supportive of the intent of the CP. </w:t>
      </w:r>
    </w:p>
    <w:p w14:paraId="5EDAE17F" w14:textId="77777777" w:rsidR="00915C24" w:rsidRPr="00A82DAC" w:rsidRDefault="00404E81"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One of the respondents stated that they were not supportive of the CP because more information is needed to assist Parties to assess if this is an issue which affects </w:t>
      </w:r>
      <w:r w:rsidR="009D03B2" w:rsidRPr="00A82DAC">
        <w:rPr>
          <w:rFonts w:ascii="Calibri" w:hAnsi="Calibri"/>
          <w:sz w:val="22"/>
          <w:szCs w:val="22"/>
        </w:rPr>
        <w:t xml:space="preserve">them </w:t>
      </w:r>
      <w:r w:rsidRPr="00A82DAC">
        <w:rPr>
          <w:rFonts w:ascii="Calibri" w:hAnsi="Calibri"/>
          <w:sz w:val="22"/>
          <w:szCs w:val="22"/>
        </w:rPr>
        <w:t xml:space="preserve">or </w:t>
      </w:r>
      <w:r w:rsidR="005B46BC" w:rsidRPr="00A82DAC">
        <w:rPr>
          <w:rFonts w:ascii="Calibri" w:hAnsi="Calibri"/>
          <w:sz w:val="22"/>
          <w:szCs w:val="22"/>
        </w:rPr>
        <w:t xml:space="preserve">if this is </w:t>
      </w:r>
      <w:r w:rsidRPr="00A82DAC">
        <w:rPr>
          <w:rFonts w:ascii="Calibri" w:hAnsi="Calibri"/>
          <w:sz w:val="22"/>
          <w:szCs w:val="22"/>
        </w:rPr>
        <w:t xml:space="preserve">to affect only a small number of sites in certain locations. </w:t>
      </w:r>
    </w:p>
    <w:p w14:paraId="0E09B190" w14:textId="77777777" w:rsidR="002A125E" w:rsidRPr="00A82DAC" w:rsidRDefault="005A6207" w:rsidP="00B87939">
      <w:pPr>
        <w:keepNext/>
        <w:jc w:val="both"/>
        <w:rPr>
          <w:rFonts w:ascii="Calibri" w:hAnsi="Calibri"/>
          <w:b/>
          <w:sz w:val="22"/>
          <w:szCs w:val="22"/>
          <w:u w:val="single"/>
        </w:rPr>
      </w:pPr>
      <w:r w:rsidRPr="00A82DAC">
        <w:rPr>
          <w:rFonts w:ascii="Calibri" w:hAnsi="Calibri"/>
          <w:b/>
          <w:sz w:val="22"/>
          <w:szCs w:val="22"/>
          <w:u w:val="single"/>
        </w:rPr>
        <w:t>Question 2 - Are you supportive of the principles of DCP 222?</w:t>
      </w:r>
    </w:p>
    <w:p w14:paraId="24ED8E6C" w14:textId="77777777" w:rsidR="002A125E" w:rsidRPr="00A82DAC" w:rsidRDefault="005A6207"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six out of eight respondents were supportive of the principles of the CP. </w:t>
      </w:r>
    </w:p>
    <w:p w14:paraId="487D860C" w14:textId="77777777" w:rsidR="002A125E" w:rsidRPr="00A82DAC" w:rsidRDefault="005A6207"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lastRenderedPageBreak/>
        <w:t xml:space="preserve">One of the respondents was concerned that this change may be too restrictive. Where a special arrangement is being put in place for a particular customer if the DNO felt it was appropriate to not charge for reactive power would the DNO be precluded from doing so by this change. </w:t>
      </w:r>
    </w:p>
    <w:p w14:paraId="128C58C6" w14:textId="77777777" w:rsidR="002A125E" w:rsidRPr="00A82DAC" w:rsidRDefault="002A125E" w:rsidP="00B87939">
      <w:pPr>
        <w:keepNext/>
        <w:jc w:val="both"/>
        <w:rPr>
          <w:rFonts w:ascii="Calibri" w:hAnsi="Calibri"/>
          <w:sz w:val="22"/>
          <w:szCs w:val="22"/>
        </w:rPr>
      </w:pPr>
    </w:p>
    <w:p w14:paraId="2D365250" w14:textId="77777777" w:rsidR="002A125E" w:rsidRPr="00A82DAC" w:rsidRDefault="00172025" w:rsidP="00B87939">
      <w:pPr>
        <w:keepNext/>
        <w:jc w:val="both"/>
        <w:rPr>
          <w:rFonts w:ascii="Calibri" w:hAnsi="Calibri"/>
          <w:b/>
          <w:sz w:val="22"/>
          <w:szCs w:val="22"/>
          <w:u w:val="single"/>
        </w:rPr>
      </w:pPr>
      <w:r w:rsidRPr="00A82DAC">
        <w:rPr>
          <w:rFonts w:ascii="Calibri" w:hAnsi="Calibri"/>
          <w:b/>
          <w:sz w:val="22"/>
          <w:szCs w:val="22"/>
          <w:u w:val="single"/>
        </w:rPr>
        <w:t>Question 3 - Are there any unintended consequences of this proposal?</w:t>
      </w:r>
    </w:p>
    <w:p w14:paraId="18008B40" w14:textId="77777777" w:rsidR="002A125E" w:rsidRPr="00A82DAC" w:rsidRDefault="002A125E" w:rsidP="00B87939">
      <w:pPr>
        <w:keepNext/>
        <w:jc w:val="both"/>
        <w:rPr>
          <w:rFonts w:ascii="Calibri" w:hAnsi="Calibri"/>
          <w:sz w:val="22"/>
          <w:szCs w:val="22"/>
        </w:rPr>
      </w:pPr>
    </w:p>
    <w:p w14:paraId="67EAD4F6" w14:textId="77777777" w:rsidR="002A125E" w:rsidRPr="00A82DAC" w:rsidRDefault="00172025"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a majority of respondents felt that </w:t>
      </w:r>
      <w:r w:rsidR="009D03B2" w:rsidRPr="00A82DAC">
        <w:rPr>
          <w:rFonts w:ascii="Calibri" w:hAnsi="Calibri"/>
          <w:sz w:val="22"/>
          <w:szCs w:val="22"/>
        </w:rPr>
        <w:t xml:space="preserve">there may be </w:t>
      </w:r>
      <w:r w:rsidR="0088383D" w:rsidRPr="00A82DAC">
        <w:rPr>
          <w:rFonts w:ascii="Calibri" w:hAnsi="Calibri"/>
          <w:sz w:val="22"/>
          <w:szCs w:val="22"/>
        </w:rPr>
        <w:t>unintended</w:t>
      </w:r>
      <w:r w:rsidR="009D03B2" w:rsidRPr="00A82DAC">
        <w:rPr>
          <w:rFonts w:ascii="Calibri" w:hAnsi="Calibri"/>
          <w:sz w:val="22"/>
          <w:szCs w:val="22"/>
        </w:rPr>
        <w:t xml:space="preserve"> consequences of the </w:t>
      </w:r>
      <w:r w:rsidR="0065125A" w:rsidRPr="00A82DAC">
        <w:rPr>
          <w:rFonts w:ascii="Calibri" w:hAnsi="Calibri"/>
          <w:sz w:val="22"/>
          <w:szCs w:val="22"/>
        </w:rPr>
        <w:t>proposal.</w:t>
      </w:r>
    </w:p>
    <w:p w14:paraId="36F8E2D8" w14:textId="77777777" w:rsidR="008734A5" w:rsidRPr="00A82DAC" w:rsidRDefault="00172742"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One</w:t>
      </w:r>
      <w:r w:rsidR="00844A23" w:rsidRPr="00A82DAC">
        <w:rPr>
          <w:rFonts w:ascii="Calibri" w:hAnsi="Calibri"/>
          <w:sz w:val="22"/>
          <w:szCs w:val="22"/>
        </w:rPr>
        <w:t xml:space="preserve"> respondent</w:t>
      </w:r>
      <w:r w:rsidR="0088383D" w:rsidRPr="00A82DAC">
        <w:rPr>
          <w:rFonts w:ascii="Calibri" w:hAnsi="Calibri"/>
          <w:sz w:val="22"/>
          <w:szCs w:val="22"/>
        </w:rPr>
        <w:t xml:space="preserve"> </w:t>
      </w:r>
      <w:r w:rsidR="00844A23" w:rsidRPr="00A82DAC">
        <w:rPr>
          <w:rFonts w:ascii="Calibri" w:hAnsi="Calibri"/>
          <w:sz w:val="22"/>
          <w:szCs w:val="22"/>
        </w:rPr>
        <w:t xml:space="preserve">suggested that </w:t>
      </w:r>
      <w:r w:rsidR="0088383D" w:rsidRPr="00A82DAC">
        <w:rPr>
          <w:rFonts w:ascii="Calibri" w:hAnsi="Calibri"/>
          <w:sz w:val="22"/>
          <w:szCs w:val="22"/>
        </w:rPr>
        <w:t>the generator will benefit by being permitted to operate outside the 0.95 power factor for approx</w:t>
      </w:r>
      <w:r w:rsidR="00AB568B" w:rsidRPr="00A82DAC">
        <w:rPr>
          <w:rFonts w:ascii="Calibri" w:hAnsi="Calibri"/>
          <w:sz w:val="22"/>
          <w:szCs w:val="22"/>
        </w:rPr>
        <w:t>imately</w:t>
      </w:r>
      <w:r w:rsidR="0088383D" w:rsidRPr="00A82DAC">
        <w:rPr>
          <w:rFonts w:ascii="Calibri" w:hAnsi="Calibri"/>
          <w:sz w:val="22"/>
          <w:szCs w:val="22"/>
        </w:rPr>
        <w:t xml:space="preserve"> 17520 HH periods and all other customers would have to socialise the excess Reactive Power Charge that would normally be applied in this situation.</w:t>
      </w:r>
      <w:r w:rsidR="008734A5" w:rsidRPr="00A82DAC">
        <w:rPr>
          <w:rFonts w:ascii="Calibri" w:hAnsi="Calibri"/>
          <w:sz w:val="22"/>
          <w:szCs w:val="22"/>
        </w:rPr>
        <w:t xml:space="preserve"> The Working Group noted that this would be for a small number of customers and that the customer would only need to operate outside of 0.95 on a small number of designated HH periods. It was noted that although you could change a tariff for a specific customer for a particular day, you would not be able to do so for specific HH periods. </w:t>
      </w:r>
    </w:p>
    <w:p w14:paraId="05234D84" w14:textId="77777777" w:rsidR="0088383D" w:rsidRPr="00A82DAC" w:rsidRDefault="00172742"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A</w:t>
      </w:r>
      <w:r w:rsidR="008734A5" w:rsidRPr="00A82DAC">
        <w:rPr>
          <w:rFonts w:ascii="Calibri" w:hAnsi="Calibri"/>
          <w:sz w:val="22"/>
          <w:szCs w:val="22"/>
        </w:rPr>
        <w:t xml:space="preserve"> respondent </w:t>
      </w:r>
      <w:r w:rsidR="00826F65" w:rsidRPr="00A82DAC">
        <w:rPr>
          <w:rFonts w:ascii="Calibri" w:hAnsi="Calibri"/>
          <w:sz w:val="22"/>
          <w:szCs w:val="22"/>
        </w:rPr>
        <w:t xml:space="preserve">pointed </w:t>
      </w:r>
      <w:r w:rsidR="00FC6DA0" w:rsidRPr="00A82DAC">
        <w:rPr>
          <w:rFonts w:ascii="Calibri" w:hAnsi="Calibri"/>
          <w:sz w:val="22"/>
          <w:szCs w:val="22"/>
        </w:rPr>
        <w:t>out that</w:t>
      </w:r>
      <w:r w:rsidR="008734A5" w:rsidRPr="00A82DAC">
        <w:rPr>
          <w:rFonts w:ascii="Calibri" w:hAnsi="Calibri"/>
          <w:sz w:val="22"/>
          <w:szCs w:val="22"/>
        </w:rPr>
        <w:t xml:space="preserve"> change is a step towards distributed generation being able to provide reactive services not only to the DNO but also to the Transmission System Operators (TSOs). </w:t>
      </w:r>
      <w:r w:rsidR="001A5291" w:rsidRPr="00A82DAC">
        <w:rPr>
          <w:rFonts w:ascii="Calibri" w:hAnsi="Calibri"/>
          <w:sz w:val="22"/>
          <w:szCs w:val="22"/>
        </w:rPr>
        <w:t xml:space="preserve">The Working Group </w:t>
      </w:r>
      <w:r w:rsidR="009775C0" w:rsidRPr="00A82DAC">
        <w:rPr>
          <w:rFonts w:ascii="Calibri" w:hAnsi="Calibri"/>
          <w:sz w:val="22"/>
          <w:szCs w:val="22"/>
        </w:rPr>
        <w:t>noted that it could be argued that Distribution Custom</w:t>
      </w:r>
      <w:r w:rsidR="00A80CCA" w:rsidRPr="00A82DAC">
        <w:rPr>
          <w:rFonts w:ascii="Calibri" w:hAnsi="Calibri"/>
          <w:sz w:val="22"/>
          <w:szCs w:val="22"/>
        </w:rPr>
        <w:t>ers are paying to alleviate the</w:t>
      </w:r>
      <w:r w:rsidR="009775C0" w:rsidRPr="00A82DAC">
        <w:rPr>
          <w:rFonts w:ascii="Calibri" w:hAnsi="Calibri"/>
          <w:sz w:val="22"/>
          <w:szCs w:val="22"/>
        </w:rPr>
        <w:t xml:space="preserve"> system wide voltage control issue with no costs being borne by the Transmission System Operator (TSO). </w:t>
      </w:r>
    </w:p>
    <w:p w14:paraId="36617AA6" w14:textId="77777777" w:rsidR="00C50F00" w:rsidRPr="00A82DAC" w:rsidRDefault="00C50F00"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It was </w:t>
      </w:r>
      <w:r w:rsidR="009E7EEF" w:rsidRPr="00A82DAC">
        <w:rPr>
          <w:rFonts w:ascii="Calibri" w:hAnsi="Calibri"/>
          <w:sz w:val="22"/>
          <w:szCs w:val="22"/>
        </w:rPr>
        <w:t xml:space="preserve">highlighted that </w:t>
      </w:r>
      <w:r w:rsidRPr="00A82DAC">
        <w:rPr>
          <w:rFonts w:ascii="Calibri" w:hAnsi="Calibri"/>
          <w:sz w:val="22"/>
          <w:szCs w:val="22"/>
        </w:rPr>
        <w:t>although</w:t>
      </w:r>
      <w:r w:rsidR="00D84BE4" w:rsidRPr="00A82DAC">
        <w:rPr>
          <w:rFonts w:ascii="Calibri" w:hAnsi="Calibri"/>
          <w:sz w:val="22"/>
          <w:szCs w:val="22"/>
        </w:rPr>
        <w:t xml:space="preserve"> DNOs c</w:t>
      </w:r>
      <w:r w:rsidRPr="00A82DAC">
        <w:rPr>
          <w:rFonts w:ascii="Calibri" w:hAnsi="Calibri"/>
          <w:sz w:val="22"/>
          <w:szCs w:val="22"/>
        </w:rPr>
        <w:t>ould request for generators to operate in a certain way, the generator could choose to not provide the service of operating outside of the power factor 0.95 and instead pay for extra reinforcement of the network in order to be connected.</w:t>
      </w:r>
    </w:p>
    <w:p w14:paraId="54AB06E6" w14:textId="77777777" w:rsidR="00C50F00" w:rsidRPr="00A82DAC" w:rsidRDefault="00C50F00"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w:t>
      </w:r>
      <w:r w:rsidR="00172742" w:rsidRPr="00A82DAC">
        <w:rPr>
          <w:rFonts w:ascii="Calibri" w:hAnsi="Calibri"/>
          <w:sz w:val="22"/>
          <w:szCs w:val="22"/>
        </w:rPr>
        <w:t>expressed concerns</w:t>
      </w:r>
      <w:r w:rsidRPr="00A82DAC">
        <w:rPr>
          <w:rFonts w:ascii="Calibri" w:hAnsi="Calibri"/>
          <w:sz w:val="22"/>
          <w:szCs w:val="22"/>
        </w:rPr>
        <w:t xml:space="preserve"> that this arrangement </w:t>
      </w:r>
      <w:r w:rsidR="00A80CCA" w:rsidRPr="00A82DAC">
        <w:rPr>
          <w:rFonts w:ascii="Calibri" w:hAnsi="Calibri"/>
          <w:sz w:val="22"/>
          <w:szCs w:val="22"/>
        </w:rPr>
        <w:t>may</w:t>
      </w:r>
      <w:r w:rsidRPr="00A82DAC">
        <w:rPr>
          <w:rFonts w:ascii="Calibri" w:hAnsi="Calibri"/>
          <w:sz w:val="22"/>
          <w:szCs w:val="22"/>
        </w:rPr>
        <w:t xml:space="preserve"> lead to a trilateral agreement between the Customer, Distributor and the National Grid and agreed to invite</w:t>
      </w:r>
      <w:r w:rsidR="00172742" w:rsidRPr="00A82DAC">
        <w:rPr>
          <w:rFonts w:ascii="Calibri" w:hAnsi="Calibri"/>
          <w:sz w:val="22"/>
          <w:szCs w:val="22"/>
        </w:rPr>
        <w:t xml:space="preserve"> National Grid, the six DNOs and the Suppliers</w:t>
      </w:r>
      <w:r w:rsidRPr="00A82DAC">
        <w:rPr>
          <w:rFonts w:ascii="Calibri" w:hAnsi="Calibri"/>
          <w:sz w:val="22"/>
          <w:szCs w:val="22"/>
        </w:rPr>
        <w:t xml:space="preserve"> </w:t>
      </w:r>
      <w:r w:rsidR="00172742" w:rsidRPr="00A82DAC">
        <w:rPr>
          <w:rFonts w:ascii="Calibri" w:hAnsi="Calibri"/>
          <w:sz w:val="22"/>
          <w:szCs w:val="22"/>
        </w:rPr>
        <w:t xml:space="preserve">to share their views on the proposed change and how it might affect industry Parties.  </w:t>
      </w:r>
    </w:p>
    <w:p w14:paraId="4034822B" w14:textId="77777777" w:rsidR="009E7EEF" w:rsidRPr="00A82DAC" w:rsidRDefault="009E7EEF" w:rsidP="00B87939">
      <w:pPr>
        <w:keepNext/>
        <w:jc w:val="both"/>
        <w:rPr>
          <w:rFonts w:ascii="Calibri" w:hAnsi="Calibri"/>
          <w:sz w:val="22"/>
          <w:szCs w:val="22"/>
        </w:rPr>
      </w:pPr>
    </w:p>
    <w:p w14:paraId="39727294" w14:textId="77777777" w:rsidR="009E7EEF" w:rsidRPr="00A82DAC" w:rsidRDefault="009E7EEF" w:rsidP="00B87939">
      <w:pPr>
        <w:keepNext/>
        <w:jc w:val="both"/>
        <w:rPr>
          <w:rFonts w:ascii="Calibri" w:hAnsi="Calibri"/>
          <w:b/>
          <w:sz w:val="22"/>
          <w:szCs w:val="22"/>
          <w:u w:val="single"/>
        </w:rPr>
      </w:pPr>
      <w:r w:rsidRPr="00A82DAC">
        <w:rPr>
          <w:rFonts w:ascii="Calibri" w:hAnsi="Calibri"/>
          <w:b/>
          <w:sz w:val="22"/>
          <w:szCs w:val="22"/>
          <w:u w:val="single"/>
        </w:rPr>
        <w:lastRenderedPageBreak/>
        <w:t>Question 4: The Working Group considers that DCUSA General Objectives 1</w:t>
      </w:r>
      <w:r w:rsidRPr="00A82DAC">
        <w:rPr>
          <w:rStyle w:val="FootnoteReference"/>
          <w:rFonts w:ascii="Calibri" w:hAnsi="Calibri"/>
          <w:b/>
          <w:sz w:val="22"/>
          <w:szCs w:val="22"/>
          <w:u w:val="single"/>
        </w:rPr>
        <w:footnoteReference w:id="2"/>
      </w:r>
      <w:r w:rsidRPr="00A82DAC">
        <w:rPr>
          <w:rFonts w:ascii="Calibri" w:hAnsi="Calibri"/>
          <w:b/>
          <w:sz w:val="22"/>
          <w:szCs w:val="22"/>
          <w:u w:val="single"/>
        </w:rPr>
        <w:t xml:space="preserve"> and the DCUSA charging objectives General Objective 3</w:t>
      </w:r>
      <w:r w:rsidRPr="00A82DAC">
        <w:rPr>
          <w:rStyle w:val="FootnoteReference"/>
          <w:rFonts w:ascii="Calibri" w:hAnsi="Calibri"/>
          <w:b/>
          <w:sz w:val="22"/>
          <w:szCs w:val="22"/>
          <w:u w:val="single"/>
        </w:rPr>
        <w:footnoteReference w:id="3"/>
      </w:r>
      <w:r w:rsidRPr="00A82DAC">
        <w:rPr>
          <w:rFonts w:ascii="Calibri" w:hAnsi="Calibri"/>
          <w:b/>
          <w:sz w:val="22"/>
          <w:szCs w:val="22"/>
          <w:u w:val="single"/>
        </w:rPr>
        <w:t xml:space="preserve"> and Charging Objective 1</w:t>
      </w:r>
      <w:r w:rsidRPr="00A82DAC">
        <w:rPr>
          <w:rStyle w:val="FootnoteReference"/>
          <w:rFonts w:ascii="Calibri" w:hAnsi="Calibri"/>
          <w:b/>
          <w:sz w:val="22"/>
          <w:szCs w:val="22"/>
          <w:u w:val="single"/>
        </w:rPr>
        <w:footnoteReference w:id="4"/>
      </w:r>
      <w:r w:rsidRPr="00A82DAC">
        <w:rPr>
          <w:rFonts w:ascii="Calibri" w:hAnsi="Calibri"/>
          <w:b/>
          <w:sz w:val="22"/>
          <w:szCs w:val="22"/>
          <w:u w:val="single"/>
        </w:rPr>
        <w:t xml:space="preserve"> are better facilitated by DCP </w:t>
      </w:r>
      <w:proofErr w:type="gramStart"/>
      <w:r w:rsidRPr="00A82DAC">
        <w:rPr>
          <w:rFonts w:ascii="Calibri" w:hAnsi="Calibri"/>
          <w:b/>
          <w:sz w:val="22"/>
          <w:szCs w:val="22"/>
          <w:u w:val="single"/>
        </w:rPr>
        <w:t>222,</w:t>
      </w:r>
      <w:proofErr w:type="gramEnd"/>
      <w:r w:rsidRPr="00A82DAC">
        <w:rPr>
          <w:rFonts w:ascii="Calibri" w:hAnsi="Calibri"/>
          <w:b/>
          <w:sz w:val="22"/>
          <w:szCs w:val="22"/>
          <w:u w:val="single"/>
        </w:rPr>
        <w:t xml:space="preserve"> do you agree with this opinion?  Please provide supporting comments on this and any other DCUSA Objective you feel may be impacted by DCP 222. </w:t>
      </w:r>
    </w:p>
    <w:p w14:paraId="76A27220" w14:textId="77777777" w:rsidR="000A1055" w:rsidRPr="00A82DAC" w:rsidRDefault="00082C7B"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six of the eight consultation respondents agreed that the proposal better facilitates the DCUSA objectives. </w:t>
      </w:r>
    </w:p>
    <w:p w14:paraId="51013813" w14:textId="77777777" w:rsidR="00B87939" w:rsidRPr="00A82DAC" w:rsidRDefault="00B87939"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following table outlines which DCUSA Charging Objectives respondents stated as being better facilitated by the CP:</w:t>
      </w:r>
    </w:p>
    <w:tbl>
      <w:tblPr>
        <w:tblW w:w="9015"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4"/>
        <w:gridCol w:w="3118"/>
        <w:gridCol w:w="1450"/>
        <w:gridCol w:w="2803"/>
      </w:tblGrid>
      <w:tr w:rsidR="00B87939" w:rsidRPr="00A82DAC" w14:paraId="2BB728FC" w14:textId="77777777" w:rsidTr="00CD5187">
        <w:trPr>
          <w:jc w:val="center"/>
        </w:trPr>
        <w:tc>
          <w:tcPr>
            <w:tcW w:w="1644" w:type="dxa"/>
          </w:tcPr>
          <w:p w14:paraId="36D113E2" w14:textId="77777777"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DCUSA General   Objectives</w:t>
            </w:r>
          </w:p>
        </w:tc>
        <w:tc>
          <w:tcPr>
            <w:tcW w:w="3118" w:type="dxa"/>
          </w:tcPr>
          <w:p w14:paraId="0DF49CEC" w14:textId="77777777"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No. Of Respondents that agree it is better facilitated</w:t>
            </w:r>
          </w:p>
        </w:tc>
        <w:tc>
          <w:tcPr>
            <w:tcW w:w="1450" w:type="dxa"/>
          </w:tcPr>
          <w:p w14:paraId="7C34B8B6" w14:textId="77777777" w:rsidR="00B87939" w:rsidRPr="00A82DAC" w:rsidRDefault="00B87939" w:rsidP="00B87939">
            <w:pPr>
              <w:keepNext/>
              <w:rPr>
                <w:rFonts w:ascii="Calibri" w:hAnsi="Calibri"/>
                <w:sz w:val="22"/>
                <w:szCs w:val="22"/>
              </w:rPr>
            </w:pPr>
            <w:r w:rsidRPr="00A82DAC">
              <w:rPr>
                <w:rFonts w:ascii="Calibri" w:hAnsi="Calibri" w:cs="Arial"/>
                <w:b/>
                <w:bCs/>
                <w:iCs/>
                <w:sz w:val="22"/>
                <w:szCs w:val="22"/>
              </w:rPr>
              <w:t>DCUSA Charging   Objectives</w:t>
            </w:r>
          </w:p>
        </w:tc>
        <w:tc>
          <w:tcPr>
            <w:tcW w:w="2803" w:type="dxa"/>
          </w:tcPr>
          <w:p w14:paraId="0D9F1A0D" w14:textId="77777777" w:rsidR="00B87939" w:rsidRPr="00A82DAC" w:rsidRDefault="00B87939" w:rsidP="00B87939">
            <w:pPr>
              <w:keepNext/>
              <w:rPr>
                <w:rFonts w:ascii="Calibri" w:hAnsi="Calibri"/>
                <w:sz w:val="22"/>
                <w:szCs w:val="22"/>
              </w:rPr>
            </w:pPr>
            <w:r w:rsidRPr="00A82DAC">
              <w:rPr>
                <w:rFonts w:ascii="Calibri" w:hAnsi="Calibri" w:cs="Arial"/>
                <w:b/>
                <w:bCs/>
                <w:iCs/>
                <w:sz w:val="22"/>
                <w:szCs w:val="22"/>
              </w:rPr>
              <w:t>No. Of Respondents that agree it is better facilitated</w:t>
            </w:r>
          </w:p>
        </w:tc>
      </w:tr>
      <w:tr w:rsidR="00B87939" w:rsidRPr="00A82DAC" w14:paraId="0AC75B57" w14:textId="77777777" w:rsidTr="00CD5187">
        <w:trPr>
          <w:trHeight w:val="263"/>
          <w:jc w:val="center"/>
        </w:trPr>
        <w:tc>
          <w:tcPr>
            <w:tcW w:w="1644" w:type="dxa"/>
          </w:tcPr>
          <w:p w14:paraId="2CAC113B" w14:textId="77777777"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Objective 1</w:t>
            </w:r>
          </w:p>
        </w:tc>
        <w:tc>
          <w:tcPr>
            <w:tcW w:w="3118" w:type="dxa"/>
          </w:tcPr>
          <w:p w14:paraId="601DDB6C" w14:textId="77777777" w:rsidR="00B87939" w:rsidRPr="00A82DAC" w:rsidRDefault="00CD5187" w:rsidP="00B87939">
            <w:pPr>
              <w:keepNext/>
              <w:jc w:val="center"/>
              <w:rPr>
                <w:rFonts w:ascii="Calibri" w:hAnsi="Calibri" w:cs="Arial"/>
                <w:bCs/>
                <w:iCs/>
                <w:sz w:val="22"/>
                <w:szCs w:val="22"/>
              </w:rPr>
            </w:pPr>
            <w:r w:rsidRPr="00A82DAC">
              <w:rPr>
                <w:rFonts w:ascii="Calibri" w:hAnsi="Calibri" w:cs="Arial"/>
                <w:bCs/>
                <w:iCs/>
                <w:sz w:val="22"/>
                <w:szCs w:val="22"/>
              </w:rPr>
              <w:t>6</w:t>
            </w:r>
          </w:p>
        </w:tc>
        <w:tc>
          <w:tcPr>
            <w:tcW w:w="1450" w:type="dxa"/>
          </w:tcPr>
          <w:p w14:paraId="7477BA03" w14:textId="77777777" w:rsidR="00B87939" w:rsidRPr="00A82DAC" w:rsidRDefault="00B87939" w:rsidP="00B87939">
            <w:pPr>
              <w:keepNext/>
              <w:rPr>
                <w:rFonts w:ascii="Calibri" w:hAnsi="Calibri"/>
                <w:sz w:val="22"/>
                <w:szCs w:val="22"/>
              </w:rPr>
            </w:pPr>
            <w:r w:rsidRPr="00A82DAC">
              <w:rPr>
                <w:rFonts w:ascii="Calibri" w:hAnsi="Calibri" w:cs="Arial"/>
                <w:b/>
                <w:bCs/>
                <w:iCs/>
                <w:sz w:val="22"/>
                <w:szCs w:val="22"/>
              </w:rPr>
              <w:t>Objective 1</w:t>
            </w:r>
          </w:p>
        </w:tc>
        <w:tc>
          <w:tcPr>
            <w:tcW w:w="2803" w:type="dxa"/>
          </w:tcPr>
          <w:p w14:paraId="302807FE" w14:textId="77777777" w:rsidR="00B87939" w:rsidRPr="00A82DAC" w:rsidRDefault="00CD5187" w:rsidP="004F1B8C">
            <w:pPr>
              <w:keepNext/>
              <w:jc w:val="center"/>
              <w:rPr>
                <w:rFonts w:ascii="Calibri" w:hAnsi="Calibri" w:cs="Arial"/>
                <w:bCs/>
                <w:iCs/>
                <w:sz w:val="22"/>
                <w:szCs w:val="22"/>
              </w:rPr>
            </w:pPr>
            <w:r w:rsidRPr="00A82DAC">
              <w:rPr>
                <w:rFonts w:ascii="Calibri" w:hAnsi="Calibri" w:cs="Arial"/>
                <w:bCs/>
                <w:iCs/>
                <w:sz w:val="22"/>
                <w:szCs w:val="22"/>
              </w:rPr>
              <w:t xml:space="preserve">                   6</w:t>
            </w:r>
          </w:p>
        </w:tc>
      </w:tr>
      <w:tr w:rsidR="00B87939" w:rsidRPr="00A82DAC" w14:paraId="7F50C508" w14:textId="77777777" w:rsidTr="00CD5187">
        <w:trPr>
          <w:jc w:val="center"/>
        </w:trPr>
        <w:tc>
          <w:tcPr>
            <w:tcW w:w="1644" w:type="dxa"/>
          </w:tcPr>
          <w:p w14:paraId="1D07D7B3" w14:textId="77777777"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Objective 2</w:t>
            </w:r>
          </w:p>
        </w:tc>
        <w:tc>
          <w:tcPr>
            <w:tcW w:w="3118" w:type="dxa"/>
          </w:tcPr>
          <w:p w14:paraId="50EA9F41" w14:textId="77777777" w:rsidR="00B87939" w:rsidRPr="00A82DAC" w:rsidRDefault="00CD5187" w:rsidP="00B87939">
            <w:pPr>
              <w:keepNext/>
              <w:jc w:val="center"/>
              <w:rPr>
                <w:rFonts w:ascii="Calibri" w:hAnsi="Calibri" w:cs="Arial"/>
                <w:bCs/>
                <w:iCs/>
                <w:sz w:val="22"/>
                <w:szCs w:val="22"/>
              </w:rPr>
            </w:pPr>
            <w:r w:rsidRPr="00A82DAC">
              <w:rPr>
                <w:rFonts w:ascii="Calibri" w:hAnsi="Calibri" w:cs="Arial"/>
                <w:bCs/>
                <w:iCs/>
                <w:sz w:val="22"/>
                <w:szCs w:val="22"/>
              </w:rPr>
              <w:t>0</w:t>
            </w:r>
          </w:p>
        </w:tc>
        <w:tc>
          <w:tcPr>
            <w:tcW w:w="1450" w:type="dxa"/>
          </w:tcPr>
          <w:p w14:paraId="53EC676A" w14:textId="77777777" w:rsidR="00B87939" w:rsidRPr="00A82DAC" w:rsidRDefault="00B87939" w:rsidP="00B87939">
            <w:pPr>
              <w:keepNext/>
              <w:rPr>
                <w:rFonts w:ascii="Calibri" w:hAnsi="Calibri"/>
                <w:sz w:val="22"/>
                <w:szCs w:val="22"/>
              </w:rPr>
            </w:pPr>
            <w:r w:rsidRPr="00A82DAC">
              <w:rPr>
                <w:rFonts w:ascii="Calibri" w:hAnsi="Calibri" w:cs="Arial"/>
                <w:b/>
                <w:bCs/>
                <w:iCs/>
                <w:sz w:val="22"/>
                <w:szCs w:val="22"/>
              </w:rPr>
              <w:t>Objective 2</w:t>
            </w:r>
          </w:p>
        </w:tc>
        <w:tc>
          <w:tcPr>
            <w:tcW w:w="2803" w:type="dxa"/>
          </w:tcPr>
          <w:p w14:paraId="2F482F71" w14:textId="77777777" w:rsidR="00B87939" w:rsidRPr="00A82DAC" w:rsidRDefault="00CD5187" w:rsidP="004F1B8C">
            <w:pPr>
              <w:keepNext/>
              <w:jc w:val="center"/>
              <w:rPr>
                <w:rFonts w:ascii="Calibri" w:hAnsi="Calibri" w:cs="Arial"/>
                <w:bCs/>
                <w:iCs/>
                <w:sz w:val="22"/>
                <w:szCs w:val="22"/>
              </w:rPr>
            </w:pPr>
            <w:r w:rsidRPr="00A82DAC">
              <w:rPr>
                <w:rFonts w:ascii="Calibri" w:hAnsi="Calibri" w:cs="Arial"/>
                <w:bCs/>
                <w:iCs/>
                <w:sz w:val="22"/>
                <w:szCs w:val="22"/>
              </w:rPr>
              <w:t xml:space="preserve">                   0</w:t>
            </w:r>
          </w:p>
        </w:tc>
      </w:tr>
      <w:tr w:rsidR="00B87939" w:rsidRPr="00A82DAC" w14:paraId="372190E6" w14:textId="77777777" w:rsidTr="00CD5187">
        <w:trPr>
          <w:jc w:val="center"/>
        </w:trPr>
        <w:tc>
          <w:tcPr>
            <w:tcW w:w="1644" w:type="dxa"/>
          </w:tcPr>
          <w:p w14:paraId="58A3D2F1" w14:textId="77777777"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Objective 3</w:t>
            </w:r>
          </w:p>
        </w:tc>
        <w:tc>
          <w:tcPr>
            <w:tcW w:w="3118" w:type="dxa"/>
          </w:tcPr>
          <w:p w14:paraId="1FE05E50" w14:textId="77777777" w:rsidR="00B87939" w:rsidRPr="00A82DAC" w:rsidRDefault="00CD5187" w:rsidP="00B87939">
            <w:pPr>
              <w:keepNext/>
              <w:jc w:val="center"/>
              <w:rPr>
                <w:rFonts w:ascii="Calibri" w:hAnsi="Calibri" w:cs="Arial"/>
                <w:bCs/>
                <w:iCs/>
                <w:sz w:val="22"/>
                <w:szCs w:val="22"/>
              </w:rPr>
            </w:pPr>
            <w:r w:rsidRPr="00A82DAC">
              <w:rPr>
                <w:rFonts w:ascii="Calibri" w:hAnsi="Calibri" w:cs="Arial"/>
                <w:bCs/>
                <w:iCs/>
                <w:sz w:val="22"/>
                <w:szCs w:val="22"/>
              </w:rPr>
              <w:t>6</w:t>
            </w:r>
          </w:p>
        </w:tc>
        <w:tc>
          <w:tcPr>
            <w:tcW w:w="1450" w:type="dxa"/>
          </w:tcPr>
          <w:p w14:paraId="7D8EF914" w14:textId="77777777" w:rsidR="00B87939" w:rsidRPr="00A82DAC" w:rsidRDefault="00B87939" w:rsidP="00B87939">
            <w:pPr>
              <w:keepNext/>
              <w:rPr>
                <w:rFonts w:ascii="Calibri" w:hAnsi="Calibri"/>
                <w:sz w:val="22"/>
                <w:szCs w:val="22"/>
              </w:rPr>
            </w:pPr>
            <w:r w:rsidRPr="00A82DAC">
              <w:rPr>
                <w:rFonts w:ascii="Calibri" w:hAnsi="Calibri" w:cs="Arial"/>
                <w:b/>
                <w:bCs/>
                <w:iCs/>
                <w:sz w:val="22"/>
                <w:szCs w:val="22"/>
              </w:rPr>
              <w:t>Objective 3</w:t>
            </w:r>
          </w:p>
        </w:tc>
        <w:tc>
          <w:tcPr>
            <w:tcW w:w="2803" w:type="dxa"/>
          </w:tcPr>
          <w:p w14:paraId="70F6622F" w14:textId="77777777" w:rsidR="00B87939" w:rsidRPr="00A82DAC" w:rsidRDefault="00CD5187" w:rsidP="004F1B8C">
            <w:pPr>
              <w:keepNext/>
              <w:jc w:val="center"/>
              <w:rPr>
                <w:rFonts w:ascii="Calibri" w:hAnsi="Calibri" w:cs="Arial"/>
                <w:bCs/>
                <w:iCs/>
                <w:sz w:val="22"/>
                <w:szCs w:val="22"/>
              </w:rPr>
            </w:pPr>
            <w:r w:rsidRPr="00A82DAC">
              <w:rPr>
                <w:rFonts w:ascii="Calibri" w:hAnsi="Calibri" w:cs="Arial"/>
                <w:bCs/>
                <w:iCs/>
                <w:sz w:val="22"/>
                <w:szCs w:val="22"/>
              </w:rPr>
              <w:t xml:space="preserve">                   0</w:t>
            </w:r>
          </w:p>
        </w:tc>
      </w:tr>
      <w:tr w:rsidR="00B87939" w:rsidRPr="00A82DAC" w14:paraId="1420BC6D" w14:textId="77777777" w:rsidTr="00CD5187">
        <w:trPr>
          <w:trHeight w:val="70"/>
          <w:jc w:val="center"/>
        </w:trPr>
        <w:tc>
          <w:tcPr>
            <w:tcW w:w="1644" w:type="dxa"/>
          </w:tcPr>
          <w:p w14:paraId="1DC089B8" w14:textId="77777777"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Objective 4</w:t>
            </w:r>
          </w:p>
        </w:tc>
        <w:tc>
          <w:tcPr>
            <w:tcW w:w="3118" w:type="dxa"/>
          </w:tcPr>
          <w:p w14:paraId="7E701A3A" w14:textId="77777777" w:rsidR="00B87939" w:rsidRPr="00A82DAC" w:rsidRDefault="00CD5187" w:rsidP="00B87939">
            <w:pPr>
              <w:keepNext/>
              <w:jc w:val="center"/>
              <w:rPr>
                <w:rFonts w:ascii="Calibri" w:hAnsi="Calibri" w:cs="Arial"/>
                <w:bCs/>
                <w:iCs/>
                <w:sz w:val="22"/>
                <w:szCs w:val="22"/>
              </w:rPr>
            </w:pPr>
            <w:r w:rsidRPr="00A82DAC">
              <w:rPr>
                <w:rFonts w:ascii="Calibri" w:hAnsi="Calibri" w:cs="Arial"/>
                <w:bCs/>
                <w:iCs/>
                <w:sz w:val="22"/>
                <w:szCs w:val="22"/>
              </w:rPr>
              <w:t>0</w:t>
            </w:r>
          </w:p>
        </w:tc>
        <w:tc>
          <w:tcPr>
            <w:tcW w:w="1450" w:type="dxa"/>
          </w:tcPr>
          <w:p w14:paraId="2DAB20BA" w14:textId="77777777" w:rsidR="00B87939" w:rsidRPr="00A82DAC" w:rsidRDefault="00B87939" w:rsidP="00B87939">
            <w:pPr>
              <w:keepNext/>
              <w:rPr>
                <w:rFonts w:ascii="Calibri" w:hAnsi="Calibri"/>
                <w:sz w:val="22"/>
                <w:szCs w:val="22"/>
              </w:rPr>
            </w:pPr>
            <w:r w:rsidRPr="00A82DAC">
              <w:rPr>
                <w:rFonts w:ascii="Calibri" w:hAnsi="Calibri" w:cs="Arial"/>
                <w:b/>
                <w:bCs/>
                <w:iCs/>
                <w:sz w:val="22"/>
                <w:szCs w:val="22"/>
              </w:rPr>
              <w:t>Objective 4</w:t>
            </w:r>
          </w:p>
        </w:tc>
        <w:tc>
          <w:tcPr>
            <w:tcW w:w="2803" w:type="dxa"/>
          </w:tcPr>
          <w:p w14:paraId="19134A94" w14:textId="77777777" w:rsidR="00B87939" w:rsidRPr="00A82DAC" w:rsidRDefault="00CD5187" w:rsidP="004F1B8C">
            <w:pPr>
              <w:keepNext/>
              <w:jc w:val="center"/>
              <w:rPr>
                <w:rFonts w:ascii="Calibri" w:hAnsi="Calibri" w:cs="Arial"/>
                <w:bCs/>
                <w:iCs/>
                <w:sz w:val="22"/>
                <w:szCs w:val="22"/>
              </w:rPr>
            </w:pPr>
            <w:r w:rsidRPr="00A82DAC">
              <w:rPr>
                <w:rFonts w:ascii="Calibri" w:hAnsi="Calibri" w:cs="Arial"/>
                <w:bCs/>
                <w:iCs/>
                <w:sz w:val="22"/>
                <w:szCs w:val="22"/>
              </w:rPr>
              <w:t xml:space="preserve">                   0</w:t>
            </w:r>
          </w:p>
        </w:tc>
      </w:tr>
      <w:tr w:rsidR="00B87939" w:rsidRPr="00A82DAC" w14:paraId="44DC8BFF" w14:textId="77777777" w:rsidTr="00CD5187">
        <w:trPr>
          <w:jc w:val="center"/>
        </w:trPr>
        <w:tc>
          <w:tcPr>
            <w:tcW w:w="1644" w:type="dxa"/>
          </w:tcPr>
          <w:p w14:paraId="46E95EF7" w14:textId="77777777"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Objective 5</w:t>
            </w:r>
          </w:p>
        </w:tc>
        <w:tc>
          <w:tcPr>
            <w:tcW w:w="3118" w:type="dxa"/>
          </w:tcPr>
          <w:p w14:paraId="01ECFA82" w14:textId="77777777" w:rsidR="00B87939" w:rsidRPr="00A82DAC" w:rsidRDefault="00CD5187" w:rsidP="00B87939">
            <w:pPr>
              <w:keepNext/>
              <w:jc w:val="center"/>
              <w:rPr>
                <w:rFonts w:ascii="Calibri" w:hAnsi="Calibri" w:cs="Arial"/>
                <w:bCs/>
                <w:iCs/>
                <w:sz w:val="22"/>
                <w:szCs w:val="22"/>
              </w:rPr>
            </w:pPr>
            <w:r w:rsidRPr="00A82DAC">
              <w:rPr>
                <w:rFonts w:ascii="Calibri" w:hAnsi="Calibri" w:cs="Arial"/>
                <w:bCs/>
                <w:iCs/>
                <w:sz w:val="22"/>
                <w:szCs w:val="22"/>
              </w:rPr>
              <w:t>0</w:t>
            </w:r>
          </w:p>
        </w:tc>
        <w:tc>
          <w:tcPr>
            <w:tcW w:w="1450" w:type="dxa"/>
          </w:tcPr>
          <w:p w14:paraId="7B52F95B" w14:textId="77777777" w:rsidR="00B87939" w:rsidRPr="00A82DAC" w:rsidRDefault="00B87939" w:rsidP="00B87939">
            <w:pPr>
              <w:keepNext/>
              <w:rPr>
                <w:rFonts w:ascii="Calibri" w:hAnsi="Calibri"/>
                <w:sz w:val="22"/>
                <w:szCs w:val="22"/>
              </w:rPr>
            </w:pPr>
            <w:r w:rsidRPr="00A82DAC">
              <w:rPr>
                <w:rFonts w:ascii="Calibri" w:hAnsi="Calibri" w:cs="Arial"/>
                <w:b/>
                <w:bCs/>
                <w:iCs/>
                <w:sz w:val="22"/>
                <w:szCs w:val="22"/>
              </w:rPr>
              <w:t>Objective 5</w:t>
            </w:r>
          </w:p>
        </w:tc>
        <w:tc>
          <w:tcPr>
            <w:tcW w:w="2803" w:type="dxa"/>
          </w:tcPr>
          <w:p w14:paraId="393517BD" w14:textId="77777777" w:rsidR="00B87939" w:rsidRPr="00A82DAC" w:rsidRDefault="00CD5187" w:rsidP="004F1B8C">
            <w:pPr>
              <w:keepNext/>
              <w:jc w:val="center"/>
              <w:rPr>
                <w:rFonts w:ascii="Calibri" w:hAnsi="Calibri" w:cs="Arial"/>
                <w:bCs/>
                <w:iCs/>
                <w:sz w:val="22"/>
                <w:szCs w:val="22"/>
              </w:rPr>
            </w:pPr>
            <w:r w:rsidRPr="00A82DAC">
              <w:rPr>
                <w:rFonts w:ascii="Calibri" w:hAnsi="Calibri" w:cs="Arial"/>
                <w:bCs/>
                <w:iCs/>
                <w:sz w:val="22"/>
                <w:szCs w:val="22"/>
              </w:rPr>
              <w:t xml:space="preserve">                   0</w:t>
            </w:r>
          </w:p>
        </w:tc>
      </w:tr>
    </w:tbl>
    <w:p w14:paraId="5BF38369" w14:textId="77777777" w:rsidR="00B87939" w:rsidRPr="00A82DAC" w:rsidRDefault="00B87939" w:rsidP="00B87939">
      <w:pPr>
        <w:keepNext/>
        <w:rPr>
          <w:rFonts w:ascii="Calibri" w:hAnsi="Calibri"/>
          <w:sz w:val="22"/>
          <w:szCs w:val="22"/>
        </w:rPr>
      </w:pPr>
    </w:p>
    <w:p w14:paraId="280541D1" w14:textId="77777777" w:rsidR="00DB0508" w:rsidRPr="00A82DAC" w:rsidRDefault="00DB0508" w:rsidP="00B87939">
      <w:pPr>
        <w:keepNext/>
        <w:jc w:val="both"/>
        <w:rPr>
          <w:rFonts w:ascii="Calibri" w:hAnsi="Calibri"/>
          <w:b/>
          <w:sz w:val="22"/>
          <w:szCs w:val="22"/>
          <w:u w:val="single"/>
        </w:rPr>
      </w:pPr>
      <w:r w:rsidRPr="00A82DAC">
        <w:rPr>
          <w:rFonts w:ascii="Calibri" w:hAnsi="Calibri"/>
          <w:b/>
          <w:sz w:val="22"/>
          <w:szCs w:val="22"/>
          <w:u w:val="single"/>
        </w:rPr>
        <w:t xml:space="preserve">Question 5: Should a customer who has been asked during the charging year to move Line Loss Factor Class (LLFCs) and operate under these conditions, have their charge be moved retrospectively? </w:t>
      </w:r>
    </w:p>
    <w:p w14:paraId="6CBAAD44" w14:textId="77777777" w:rsidR="000A1055" w:rsidRPr="00A82DAC" w:rsidRDefault="000A1055"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six </w:t>
      </w:r>
      <w:r w:rsidR="004D706D" w:rsidRPr="00A82DAC">
        <w:rPr>
          <w:rFonts w:ascii="Calibri" w:hAnsi="Calibri"/>
          <w:sz w:val="22"/>
          <w:szCs w:val="22"/>
        </w:rPr>
        <w:t xml:space="preserve">out </w:t>
      </w:r>
      <w:r w:rsidRPr="00A82DAC">
        <w:rPr>
          <w:rFonts w:ascii="Calibri" w:hAnsi="Calibri"/>
          <w:sz w:val="22"/>
          <w:szCs w:val="22"/>
        </w:rPr>
        <w:t xml:space="preserve">of the eight respondents felt that </w:t>
      </w:r>
      <w:r w:rsidR="004B7C46" w:rsidRPr="00A82DAC">
        <w:rPr>
          <w:rFonts w:ascii="Calibri" w:hAnsi="Calibri"/>
          <w:sz w:val="22"/>
          <w:szCs w:val="22"/>
        </w:rPr>
        <w:t xml:space="preserve">a customer who has been requested during the charging year to operate outside the power factor of 0.95 should not have their charge moved. </w:t>
      </w:r>
    </w:p>
    <w:p w14:paraId="5095E856" w14:textId="77777777" w:rsidR="004B7C46" w:rsidRPr="00A82DAC" w:rsidRDefault="004B7C46"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Those respondents </w:t>
      </w:r>
      <w:r w:rsidR="004D706D" w:rsidRPr="00A82DAC">
        <w:rPr>
          <w:rFonts w:ascii="Calibri" w:hAnsi="Calibri"/>
          <w:sz w:val="22"/>
          <w:szCs w:val="22"/>
        </w:rPr>
        <w:t xml:space="preserve">that </w:t>
      </w:r>
      <w:r w:rsidRPr="00A82DAC">
        <w:rPr>
          <w:rFonts w:ascii="Calibri" w:hAnsi="Calibri"/>
          <w:sz w:val="22"/>
          <w:szCs w:val="22"/>
        </w:rPr>
        <w:t xml:space="preserve">felt </w:t>
      </w:r>
      <w:r w:rsidR="004D706D" w:rsidRPr="00A82DAC">
        <w:rPr>
          <w:rFonts w:ascii="Calibri" w:hAnsi="Calibri"/>
          <w:sz w:val="22"/>
          <w:szCs w:val="22"/>
        </w:rPr>
        <w:t>that</w:t>
      </w:r>
      <w:r w:rsidRPr="00A82DAC">
        <w:rPr>
          <w:rFonts w:ascii="Calibri" w:hAnsi="Calibri"/>
          <w:sz w:val="22"/>
          <w:szCs w:val="22"/>
        </w:rPr>
        <w:t xml:space="preserve"> the customer sho</w:t>
      </w:r>
      <w:r w:rsidR="004D706D" w:rsidRPr="00A82DAC">
        <w:rPr>
          <w:rFonts w:ascii="Calibri" w:hAnsi="Calibri"/>
          <w:sz w:val="22"/>
          <w:szCs w:val="22"/>
        </w:rPr>
        <w:t>uld not be charged provided the</w:t>
      </w:r>
      <w:r w:rsidRPr="00A82DAC">
        <w:rPr>
          <w:rFonts w:ascii="Calibri" w:hAnsi="Calibri"/>
          <w:sz w:val="22"/>
          <w:szCs w:val="22"/>
        </w:rPr>
        <w:t xml:space="preserve"> following comments in their responses:</w:t>
      </w:r>
    </w:p>
    <w:p w14:paraId="21FF14F8" w14:textId="77777777" w:rsidR="004B7C46" w:rsidRPr="00A82DAC" w:rsidRDefault="004B7C46" w:rsidP="00B87939">
      <w:pPr>
        <w:pStyle w:val="ListParagraph"/>
        <w:keepNext/>
        <w:numPr>
          <w:ilvl w:val="0"/>
          <w:numId w:val="30"/>
        </w:numPr>
        <w:spacing w:before="120" w:after="120" w:line="360" w:lineRule="auto"/>
        <w:ind w:left="851" w:hanging="284"/>
        <w:contextualSpacing w:val="0"/>
        <w:jc w:val="both"/>
        <w:rPr>
          <w:rFonts w:ascii="Calibri" w:hAnsi="Calibri" w:cs="Arial"/>
          <w:sz w:val="22"/>
          <w:szCs w:val="22"/>
          <w:lang w:val="en-GB"/>
        </w:rPr>
      </w:pPr>
      <w:r w:rsidRPr="00A82DAC">
        <w:rPr>
          <w:rFonts w:ascii="Calibri" w:hAnsi="Calibri" w:cs="Arial"/>
          <w:sz w:val="22"/>
          <w:szCs w:val="22"/>
          <w:lang w:val="en-GB"/>
        </w:rPr>
        <w:t xml:space="preserve">A customer should </w:t>
      </w:r>
      <w:r w:rsidR="00D84BE4" w:rsidRPr="00A82DAC">
        <w:rPr>
          <w:rFonts w:ascii="Calibri" w:hAnsi="Calibri" w:cs="Arial"/>
          <w:sz w:val="22"/>
          <w:szCs w:val="22"/>
          <w:lang w:val="en-GB"/>
        </w:rPr>
        <w:t xml:space="preserve">not </w:t>
      </w:r>
      <w:r w:rsidRPr="00A82DAC">
        <w:rPr>
          <w:rFonts w:ascii="Calibri" w:hAnsi="Calibri" w:cs="Arial"/>
          <w:sz w:val="22"/>
          <w:szCs w:val="22"/>
          <w:lang w:val="en-GB"/>
        </w:rPr>
        <w:t>be penalised for following the instructions of the Network Operator and operating outside of a 0.95 power factor – however, the tariff will have been published 15 months in advance so rather than moving a customer during the charging year, there will have to be a rigid process where customers who are expected to operate outside 0.95 power factor are notified of this 15 months in advance of that tariff being applied.</w:t>
      </w:r>
    </w:p>
    <w:p w14:paraId="51D42CE2" w14:textId="77777777" w:rsidR="004B7C46" w:rsidRPr="00A82DAC" w:rsidRDefault="004B7C46" w:rsidP="00B87939">
      <w:pPr>
        <w:pStyle w:val="ListParagraph"/>
        <w:keepNext/>
        <w:numPr>
          <w:ilvl w:val="0"/>
          <w:numId w:val="30"/>
        </w:numPr>
        <w:spacing w:before="120" w:after="120" w:line="360" w:lineRule="auto"/>
        <w:ind w:left="851" w:hanging="284"/>
        <w:contextualSpacing w:val="0"/>
        <w:jc w:val="both"/>
        <w:rPr>
          <w:rFonts w:ascii="Calibri" w:hAnsi="Calibri" w:cs="Arial"/>
          <w:sz w:val="22"/>
          <w:szCs w:val="22"/>
          <w:lang w:val="en-GB"/>
        </w:rPr>
      </w:pPr>
      <w:r w:rsidRPr="00A82DAC">
        <w:rPr>
          <w:rFonts w:ascii="Calibri" w:hAnsi="Calibri" w:cs="Arial"/>
          <w:sz w:val="22"/>
          <w:szCs w:val="22"/>
          <w:lang w:val="en-GB"/>
        </w:rPr>
        <w:lastRenderedPageBreak/>
        <w:t>The Customer should benefit from the date the request is effective. This is no different than the existing processes of tariff changes undertaken by suppliers.</w:t>
      </w:r>
    </w:p>
    <w:p w14:paraId="53CABC2F" w14:textId="77777777" w:rsidR="004B7C46" w:rsidRPr="00A82DAC" w:rsidRDefault="004B7C46" w:rsidP="00B87939">
      <w:pPr>
        <w:pStyle w:val="ListParagraph"/>
        <w:keepNext/>
        <w:numPr>
          <w:ilvl w:val="0"/>
          <w:numId w:val="30"/>
        </w:numPr>
        <w:spacing w:before="120" w:after="120" w:line="360" w:lineRule="auto"/>
        <w:ind w:left="851" w:hanging="284"/>
        <w:contextualSpacing w:val="0"/>
        <w:jc w:val="both"/>
        <w:rPr>
          <w:rFonts w:ascii="Calibri" w:hAnsi="Calibri" w:cs="Arial"/>
          <w:sz w:val="22"/>
          <w:szCs w:val="22"/>
          <w:lang w:val="en-GB"/>
        </w:rPr>
      </w:pPr>
      <w:r w:rsidRPr="00A82DAC">
        <w:rPr>
          <w:rFonts w:ascii="Calibri" w:hAnsi="Calibri" w:cs="Arial"/>
          <w:sz w:val="22"/>
          <w:szCs w:val="22"/>
          <w:lang w:val="en-GB"/>
        </w:rPr>
        <w:t>There is no valid reason we can see to justify retrospective application and this could be misinterpreted as a precedent for how other LLFC changes in other contexts are handled.</w:t>
      </w:r>
    </w:p>
    <w:p w14:paraId="23A22800" w14:textId="77777777" w:rsidR="004B7C46" w:rsidRPr="00A82DAC" w:rsidRDefault="004B7C46" w:rsidP="00B87939">
      <w:pPr>
        <w:pStyle w:val="ListParagraph"/>
        <w:keepNext/>
        <w:numPr>
          <w:ilvl w:val="0"/>
          <w:numId w:val="30"/>
        </w:numPr>
        <w:spacing w:before="120" w:after="120" w:line="360" w:lineRule="auto"/>
        <w:ind w:left="851" w:hanging="284"/>
        <w:contextualSpacing w:val="0"/>
        <w:jc w:val="both"/>
        <w:rPr>
          <w:rFonts w:ascii="Calibri" w:hAnsi="Calibri" w:cs="Arial"/>
          <w:sz w:val="22"/>
          <w:szCs w:val="22"/>
          <w:lang w:val="en-GB"/>
        </w:rPr>
      </w:pPr>
      <w:r w:rsidRPr="00A82DAC">
        <w:rPr>
          <w:rFonts w:ascii="Calibri" w:hAnsi="Calibri" w:cs="Arial"/>
          <w:sz w:val="22"/>
          <w:szCs w:val="22"/>
          <w:lang w:val="en-GB"/>
        </w:rPr>
        <w:t>It should be properly controlled by the DNOs when adding connection conditions to generation connection offers.</w:t>
      </w:r>
    </w:p>
    <w:p w14:paraId="1EE54212" w14:textId="77777777" w:rsidR="00F571A0" w:rsidRPr="00A82DAC" w:rsidRDefault="00F571A0"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agreed that they needed to consult on this issue further in </w:t>
      </w:r>
      <w:r w:rsidR="004F1B8C" w:rsidRPr="00A82DAC">
        <w:rPr>
          <w:rFonts w:ascii="Calibri" w:hAnsi="Calibri"/>
          <w:sz w:val="22"/>
          <w:szCs w:val="22"/>
        </w:rPr>
        <w:t>order to get enough feedback fro</w:t>
      </w:r>
      <w:r w:rsidRPr="00A82DAC">
        <w:rPr>
          <w:rFonts w:ascii="Calibri" w:hAnsi="Calibri"/>
          <w:sz w:val="22"/>
          <w:szCs w:val="22"/>
        </w:rPr>
        <w:t>m industry parties.</w:t>
      </w:r>
    </w:p>
    <w:p w14:paraId="5C247D9C" w14:textId="77777777" w:rsidR="00DB0508" w:rsidRPr="00A82DAC" w:rsidRDefault="00DB0508" w:rsidP="00B87939">
      <w:pPr>
        <w:keepNext/>
        <w:jc w:val="both"/>
        <w:rPr>
          <w:rFonts w:ascii="Calibri" w:hAnsi="Calibri"/>
          <w:b/>
          <w:sz w:val="22"/>
          <w:szCs w:val="22"/>
          <w:u w:val="single"/>
        </w:rPr>
      </w:pPr>
      <w:r w:rsidRPr="00A82DAC">
        <w:rPr>
          <w:rFonts w:ascii="Calibri" w:hAnsi="Calibri"/>
          <w:b/>
          <w:sz w:val="22"/>
          <w:szCs w:val="22"/>
          <w:u w:val="single"/>
        </w:rPr>
        <w:t xml:space="preserve">Question 6: Should a customer who has been asked to operate outside the 0.95 power factor for a short duration benefit from not being charged for the reactive element for the full year? </w:t>
      </w:r>
    </w:p>
    <w:p w14:paraId="7EF3B80A" w14:textId="77777777" w:rsidR="00991BB6" w:rsidRPr="00A82DAC" w:rsidRDefault="00991BB6"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The Working Group noted that m</w:t>
      </w:r>
      <w:r w:rsidR="00A80CCA" w:rsidRPr="00A82DAC">
        <w:rPr>
          <w:rFonts w:ascii="Calibri" w:hAnsi="Calibri"/>
          <w:sz w:val="22"/>
          <w:szCs w:val="22"/>
        </w:rPr>
        <w:t xml:space="preserve">ixed responses </w:t>
      </w:r>
      <w:r w:rsidRPr="00A82DAC">
        <w:rPr>
          <w:rFonts w:ascii="Calibri" w:hAnsi="Calibri"/>
          <w:sz w:val="22"/>
          <w:szCs w:val="22"/>
        </w:rPr>
        <w:t xml:space="preserve">were </w:t>
      </w:r>
      <w:r w:rsidR="00A80CCA" w:rsidRPr="00A82DAC">
        <w:rPr>
          <w:rFonts w:ascii="Calibri" w:hAnsi="Calibri"/>
          <w:sz w:val="22"/>
          <w:szCs w:val="22"/>
        </w:rPr>
        <w:t>received to this question</w:t>
      </w:r>
      <w:r w:rsidR="008135F6" w:rsidRPr="00A82DAC">
        <w:rPr>
          <w:rFonts w:ascii="Calibri" w:hAnsi="Calibri"/>
          <w:sz w:val="22"/>
          <w:szCs w:val="22"/>
        </w:rPr>
        <w:t xml:space="preserve">. </w:t>
      </w:r>
    </w:p>
    <w:p w14:paraId="66E846D3" w14:textId="77777777" w:rsidR="004E50AC" w:rsidRPr="00A82DAC" w:rsidRDefault="008135F6"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Some respondents</w:t>
      </w:r>
      <w:r w:rsidR="0062773B" w:rsidRPr="00A82DAC">
        <w:rPr>
          <w:rFonts w:ascii="Calibri" w:hAnsi="Calibri"/>
          <w:sz w:val="22"/>
          <w:szCs w:val="22"/>
        </w:rPr>
        <w:t xml:space="preserve"> felt that a customer who has been a</w:t>
      </w:r>
      <w:r w:rsidR="00A80CCA" w:rsidRPr="00A82DAC">
        <w:rPr>
          <w:rFonts w:ascii="Calibri" w:hAnsi="Calibri"/>
          <w:sz w:val="22"/>
          <w:szCs w:val="22"/>
        </w:rPr>
        <w:t>sked to operate outside the 0.95</w:t>
      </w:r>
      <w:r w:rsidR="0062773B" w:rsidRPr="00A82DAC">
        <w:rPr>
          <w:rFonts w:ascii="Calibri" w:hAnsi="Calibri"/>
          <w:sz w:val="22"/>
          <w:szCs w:val="22"/>
        </w:rPr>
        <w:t xml:space="preserve"> power should not benefit from not being charged for the reactive element for the full year. </w:t>
      </w:r>
      <w:r w:rsidRPr="00A82DAC">
        <w:rPr>
          <w:rFonts w:ascii="Calibri" w:hAnsi="Calibri"/>
          <w:sz w:val="22"/>
          <w:szCs w:val="22"/>
        </w:rPr>
        <w:t xml:space="preserve">It was noted </w:t>
      </w:r>
      <w:r w:rsidR="004E50AC" w:rsidRPr="00A82DAC">
        <w:rPr>
          <w:rFonts w:ascii="Calibri" w:hAnsi="Calibri"/>
          <w:sz w:val="22"/>
          <w:szCs w:val="22"/>
        </w:rPr>
        <w:t xml:space="preserve">that this may be a practical </w:t>
      </w:r>
      <w:r w:rsidRPr="00A82DAC">
        <w:rPr>
          <w:rFonts w:ascii="Calibri" w:hAnsi="Calibri"/>
          <w:sz w:val="22"/>
          <w:szCs w:val="22"/>
        </w:rPr>
        <w:t xml:space="preserve">way of doing it </w:t>
      </w:r>
      <w:r w:rsidR="004E50AC" w:rsidRPr="00A82DAC">
        <w:rPr>
          <w:rFonts w:ascii="Calibri" w:hAnsi="Calibri"/>
          <w:sz w:val="22"/>
          <w:szCs w:val="22"/>
        </w:rPr>
        <w:t>and that customers should benefit from the start of the agreement.</w:t>
      </w:r>
    </w:p>
    <w:p w14:paraId="77F1FBC5" w14:textId="77777777" w:rsidR="00991BB6" w:rsidRPr="00A82DAC" w:rsidRDefault="00991BB6"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One respondent </w:t>
      </w:r>
      <w:r w:rsidR="0016767E" w:rsidRPr="00A82DAC">
        <w:rPr>
          <w:rFonts w:ascii="Calibri" w:hAnsi="Calibri"/>
          <w:sz w:val="22"/>
          <w:szCs w:val="22"/>
        </w:rPr>
        <w:t>pointed out</w:t>
      </w:r>
      <w:r w:rsidRPr="00A82DAC">
        <w:rPr>
          <w:rFonts w:ascii="Calibri" w:hAnsi="Calibri"/>
          <w:sz w:val="22"/>
          <w:szCs w:val="22"/>
        </w:rPr>
        <w:t xml:space="preserve"> that customers should not benefit for the full year if it not required by the network operator and that there should only benefit for the specific time period.</w:t>
      </w:r>
    </w:p>
    <w:p w14:paraId="19549CB8" w14:textId="77777777" w:rsidR="004E50AC" w:rsidRPr="00A82DAC" w:rsidRDefault="004E50AC" w:rsidP="00B87939">
      <w:pPr>
        <w:keepNext/>
        <w:autoSpaceDE w:val="0"/>
        <w:autoSpaceDN w:val="0"/>
        <w:adjustRightInd w:val="0"/>
        <w:jc w:val="both"/>
        <w:rPr>
          <w:rFonts w:ascii="Calibri" w:hAnsi="Calibri" w:cs="Calibri"/>
          <w:color w:val="000000"/>
          <w:sz w:val="22"/>
          <w:szCs w:val="22"/>
          <w:u w:val="single"/>
        </w:rPr>
      </w:pPr>
      <w:r w:rsidRPr="00A82DAC">
        <w:rPr>
          <w:rFonts w:ascii="Calibri" w:hAnsi="Calibri"/>
          <w:b/>
          <w:sz w:val="22"/>
          <w:szCs w:val="22"/>
          <w:u w:val="single"/>
        </w:rPr>
        <w:t xml:space="preserve">Question </w:t>
      </w:r>
      <w:r w:rsidR="007368D6" w:rsidRPr="00A82DAC">
        <w:rPr>
          <w:rFonts w:ascii="Calibri" w:hAnsi="Calibri"/>
          <w:b/>
          <w:sz w:val="22"/>
          <w:szCs w:val="22"/>
          <w:u w:val="single"/>
        </w:rPr>
        <w:t>7</w:t>
      </w:r>
      <w:r w:rsidRPr="00A82DAC">
        <w:rPr>
          <w:rFonts w:ascii="Calibri" w:hAnsi="Calibri"/>
          <w:b/>
          <w:sz w:val="22"/>
          <w:szCs w:val="22"/>
          <w:u w:val="single"/>
        </w:rPr>
        <w:t xml:space="preserve">: </w:t>
      </w:r>
      <w:r w:rsidRPr="00A82DAC">
        <w:rPr>
          <w:rFonts w:ascii="Calibri" w:hAnsi="Calibri" w:cs="Calibri"/>
          <w:b/>
          <w:bCs/>
          <w:color w:val="000000"/>
          <w:sz w:val="22"/>
          <w:szCs w:val="22"/>
          <w:u w:val="single"/>
        </w:rPr>
        <w:t>The change proposal (CP) suggests that new LLFCs are needed to achieve its intent (Option 1); do you think there is a better way of achieving the intent of the CP? If so, please provide further details?</w:t>
      </w:r>
      <w:r w:rsidR="00A35677" w:rsidRPr="00A82DAC">
        <w:rPr>
          <w:rFonts w:ascii="Calibri" w:hAnsi="Calibri" w:cs="Calibri"/>
          <w:b/>
          <w:bCs/>
          <w:color w:val="000000"/>
          <w:sz w:val="22"/>
          <w:szCs w:val="22"/>
          <w:u w:val="single"/>
        </w:rPr>
        <w:t xml:space="preserve"> </w:t>
      </w:r>
      <w:r w:rsidRPr="00A82DAC">
        <w:rPr>
          <w:rFonts w:ascii="Calibri" w:hAnsi="Calibri" w:cs="Calibri"/>
          <w:b/>
          <w:bCs/>
          <w:color w:val="000000"/>
          <w:sz w:val="22"/>
          <w:szCs w:val="22"/>
          <w:u w:val="single"/>
        </w:rPr>
        <w:t>Do you believe the alternative option, Option 2, a viable alternative?</w:t>
      </w:r>
      <w:r w:rsidRPr="00A82DAC">
        <w:rPr>
          <w:rFonts w:ascii="Calibri" w:hAnsi="Calibri" w:cs="Calibri"/>
          <w:b/>
          <w:bCs/>
          <w:color w:val="000000"/>
          <w:sz w:val="22"/>
          <w:szCs w:val="22"/>
        </w:rPr>
        <w:t xml:space="preserve"> </w:t>
      </w:r>
      <w:r w:rsidR="0062773B" w:rsidRPr="00A82DAC">
        <w:rPr>
          <w:rFonts w:ascii="Calibri" w:hAnsi="Calibri"/>
          <w:sz w:val="22"/>
          <w:szCs w:val="22"/>
        </w:rPr>
        <w:tab/>
        <w:t xml:space="preserve"> </w:t>
      </w:r>
    </w:p>
    <w:p w14:paraId="5E0D04E6" w14:textId="77777777" w:rsidR="0096119A" w:rsidRPr="00A82DAC" w:rsidRDefault="007368D6"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noted that </w:t>
      </w:r>
      <w:r w:rsidR="004055D9" w:rsidRPr="00A82DAC">
        <w:rPr>
          <w:rFonts w:ascii="Calibri" w:hAnsi="Calibri"/>
          <w:sz w:val="22"/>
          <w:szCs w:val="22"/>
        </w:rPr>
        <w:t>the majority</w:t>
      </w:r>
      <w:r w:rsidR="002F017E" w:rsidRPr="00A82DAC">
        <w:rPr>
          <w:rFonts w:ascii="Calibri" w:hAnsi="Calibri"/>
          <w:sz w:val="22"/>
          <w:szCs w:val="22"/>
        </w:rPr>
        <w:t xml:space="preserve"> of respondents felt that </w:t>
      </w:r>
      <w:r w:rsidRPr="00A82DAC">
        <w:rPr>
          <w:rFonts w:ascii="Calibri" w:hAnsi="Calibri"/>
          <w:sz w:val="22"/>
          <w:szCs w:val="22"/>
        </w:rPr>
        <w:t xml:space="preserve">Option 2 </w:t>
      </w:r>
      <w:r w:rsidR="002F017E" w:rsidRPr="00A82DAC">
        <w:rPr>
          <w:rFonts w:ascii="Calibri" w:hAnsi="Calibri"/>
          <w:sz w:val="22"/>
          <w:szCs w:val="22"/>
        </w:rPr>
        <w:t xml:space="preserve">may not be </w:t>
      </w:r>
      <w:r w:rsidR="0096119A" w:rsidRPr="00A82DAC">
        <w:rPr>
          <w:rFonts w:ascii="Calibri" w:hAnsi="Calibri"/>
          <w:sz w:val="22"/>
          <w:szCs w:val="22"/>
        </w:rPr>
        <w:t xml:space="preserve">a </w:t>
      </w:r>
      <w:r w:rsidR="002F017E" w:rsidRPr="00A82DAC">
        <w:rPr>
          <w:rFonts w:ascii="Calibri" w:hAnsi="Calibri"/>
          <w:sz w:val="22"/>
          <w:szCs w:val="22"/>
        </w:rPr>
        <w:t xml:space="preserve">viable </w:t>
      </w:r>
      <w:r w:rsidR="0096119A" w:rsidRPr="00A82DAC">
        <w:rPr>
          <w:rFonts w:ascii="Calibri" w:hAnsi="Calibri"/>
          <w:sz w:val="22"/>
          <w:szCs w:val="22"/>
        </w:rPr>
        <w:t xml:space="preserve">alternative </w:t>
      </w:r>
      <w:r w:rsidR="002F017E" w:rsidRPr="00A82DAC">
        <w:rPr>
          <w:rFonts w:ascii="Calibri" w:hAnsi="Calibri"/>
          <w:sz w:val="22"/>
          <w:szCs w:val="22"/>
        </w:rPr>
        <w:t xml:space="preserve">as it </w:t>
      </w:r>
      <w:r w:rsidR="00991BB6" w:rsidRPr="00A82DAC">
        <w:rPr>
          <w:rFonts w:ascii="Calibri" w:hAnsi="Calibri"/>
          <w:sz w:val="22"/>
          <w:szCs w:val="22"/>
        </w:rPr>
        <w:t xml:space="preserve">is </w:t>
      </w:r>
      <w:r w:rsidR="002F017E" w:rsidRPr="00A82DAC">
        <w:rPr>
          <w:rFonts w:ascii="Calibri" w:hAnsi="Calibri"/>
          <w:sz w:val="22"/>
          <w:szCs w:val="22"/>
        </w:rPr>
        <w:t xml:space="preserve">less transparent </w:t>
      </w:r>
      <w:r w:rsidR="0096119A" w:rsidRPr="00A82DAC">
        <w:rPr>
          <w:rFonts w:ascii="Calibri" w:hAnsi="Calibri"/>
          <w:sz w:val="22"/>
          <w:szCs w:val="22"/>
        </w:rPr>
        <w:t>compared to Option 1.</w:t>
      </w:r>
    </w:p>
    <w:p w14:paraId="3481E564" w14:textId="77777777" w:rsidR="0096119A" w:rsidRPr="00A82DAC" w:rsidRDefault="0096119A"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It was noted that two respondents felt that a new LLFC would make the proposed change clear and transparent. </w:t>
      </w:r>
    </w:p>
    <w:p w14:paraId="7649EE23" w14:textId="77777777" w:rsidR="0096119A" w:rsidRPr="00A82DAC" w:rsidRDefault="0096119A" w:rsidP="00B87939">
      <w:pPr>
        <w:keepNext/>
        <w:jc w:val="both"/>
        <w:rPr>
          <w:rFonts w:ascii="Calibri" w:hAnsi="Calibri"/>
          <w:sz w:val="22"/>
          <w:szCs w:val="22"/>
        </w:rPr>
      </w:pPr>
    </w:p>
    <w:p w14:paraId="0D41B97E" w14:textId="77777777" w:rsidR="0096119A" w:rsidRPr="00A82DAC" w:rsidRDefault="0096119A" w:rsidP="00B87939">
      <w:pPr>
        <w:keepNext/>
        <w:jc w:val="both"/>
        <w:rPr>
          <w:rFonts w:ascii="Calibri" w:hAnsi="Calibri"/>
          <w:b/>
          <w:sz w:val="22"/>
          <w:szCs w:val="22"/>
          <w:u w:val="single"/>
        </w:rPr>
      </w:pPr>
      <w:r w:rsidRPr="00A82DAC">
        <w:rPr>
          <w:rFonts w:ascii="Calibri" w:hAnsi="Calibri"/>
          <w:b/>
          <w:sz w:val="22"/>
          <w:szCs w:val="22"/>
          <w:u w:val="single"/>
        </w:rPr>
        <w:t>Question 8: Do you foresee any implementation issues with the two options proposed?</w:t>
      </w:r>
      <w:r w:rsidR="002F017E" w:rsidRPr="00A82DAC">
        <w:rPr>
          <w:rFonts w:ascii="Calibri" w:hAnsi="Calibri"/>
          <w:b/>
          <w:sz w:val="22"/>
          <w:szCs w:val="22"/>
          <w:u w:val="single"/>
        </w:rPr>
        <w:t xml:space="preserve">  </w:t>
      </w:r>
    </w:p>
    <w:p w14:paraId="2D75C528" w14:textId="77777777" w:rsidR="004055D9" w:rsidRPr="00A82DAC" w:rsidRDefault="0096119A"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noted that a majority of respondents felt that there could be issues with the two proposed solutions. </w:t>
      </w:r>
    </w:p>
    <w:p w14:paraId="1A1953B8" w14:textId="77777777" w:rsidR="0096119A" w:rsidRPr="00A82DAC" w:rsidRDefault="0096119A"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lastRenderedPageBreak/>
        <w:t xml:space="preserve">One respondent highlighted that Option 1 has issues with generators being moved between LLFCs year on year dependent on the specific need of the power system. If generators are on a “no RP charge” tariff but they are not explicitly required to operate outside of a 0.95 power factor but choose to do so, they will have been treated in a different manner than other generators; this is clearly unfair on those other generators.   </w:t>
      </w:r>
    </w:p>
    <w:p w14:paraId="58AD788F" w14:textId="77777777" w:rsidR="004055D9" w:rsidRPr="00A82DAC" w:rsidRDefault="00957289" w:rsidP="00B87939">
      <w:pPr>
        <w:pStyle w:val="Heading2"/>
        <w:widowControl w:val="0"/>
        <w:numPr>
          <w:ilvl w:val="1"/>
          <w:numId w:val="1"/>
        </w:numPr>
        <w:spacing w:line="360" w:lineRule="auto"/>
        <w:jc w:val="both"/>
        <w:rPr>
          <w:rFonts w:ascii="Calibri" w:hAnsi="Calibri" w:cs="Calibri"/>
          <w:sz w:val="22"/>
          <w:szCs w:val="22"/>
        </w:rPr>
      </w:pPr>
      <w:r w:rsidRPr="00A82DAC">
        <w:rPr>
          <w:rFonts w:ascii="Calibri" w:hAnsi="Calibri"/>
          <w:sz w:val="22"/>
          <w:szCs w:val="22"/>
        </w:rPr>
        <w:t>The Working Group noted</w:t>
      </w:r>
      <w:r w:rsidR="004055D9" w:rsidRPr="00A82DAC">
        <w:rPr>
          <w:rFonts w:ascii="Calibri" w:hAnsi="Calibri"/>
          <w:sz w:val="22"/>
          <w:szCs w:val="22"/>
        </w:rPr>
        <w:t xml:space="preserve"> that some respondents felt that the Option 2 solution is not clear on how it would work </w:t>
      </w:r>
      <w:r w:rsidR="004055D9" w:rsidRPr="00A82DAC">
        <w:rPr>
          <w:rFonts w:ascii="Calibri" w:hAnsi="Calibri" w:cs="Calibri"/>
          <w:sz w:val="22"/>
          <w:szCs w:val="22"/>
        </w:rPr>
        <w:t xml:space="preserve">with other DNO billing systems or if they would be compatible with </w:t>
      </w:r>
      <w:r w:rsidR="00B87939" w:rsidRPr="00A82DAC">
        <w:rPr>
          <w:rFonts w:ascii="Calibri" w:hAnsi="Calibri" w:cs="Calibri"/>
          <w:sz w:val="22"/>
          <w:szCs w:val="22"/>
        </w:rPr>
        <w:t>S</w:t>
      </w:r>
      <w:r w:rsidR="004055D9" w:rsidRPr="00A82DAC">
        <w:rPr>
          <w:rFonts w:ascii="Calibri" w:hAnsi="Calibri" w:cs="Calibri"/>
          <w:sz w:val="22"/>
          <w:szCs w:val="22"/>
        </w:rPr>
        <w:t>uppliers</w:t>
      </w:r>
      <w:r w:rsidR="00B87939" w:rsidRPr="00A82DAC">
        <w:rPr>
          <w:rFonts w:ascii="Calibri" w:hAnsi="Calibri" w:cs="Calibri"/>
          <w:sz w:val="22"/>
          <w:szCs w:val="22"/>
        </w:rPr>
        <w:t>’</w:t>
      </w:r>
      <w:r w:rsidR="004055D9" w:rsidRPr="00A82DAC">
        <w:rPr>
          <w:rFonts w:ascii="Calibri" w:hAnsi="Calibri" w:cs="Calibri"/>
          <w:sz w:val="22"/>
          <w:szCs w:val="22"/>
        </w:rPr>
        <w:t xml:space="preserve"> billing systems.</w:t>
      </w:r>
    </w:p>
    <w:p w14:paraId="11F6E111" w14:textId="77777777" w:rsidR="004055D9" w:rsidRPr="00A82DAC" w:rsidRDefault="004055D9" w:rsidP="00B87939">
      <w:pPr>
        <w:keepNext/>
        <w:jc w:val="both"/>
        <w:rPr>
          <w:rFonts w:ascii="Calibri" w:hAnsi="Calibri"/>
          <w:b/>
          <w:sz w:val="22"/>
          <w:szCs w:val="22"/>
          <w:u w:val="single"/>
        </w:rPr>
      </w:pPr>
      <w:r w:rsidRPr="00A82DAC">
        <w:rPr>
          <w:rFonts w:ascii="Calibri" w:hAnsi="Calibri"/>
          <w:b/>
          <w:sz w:val="22"/>
          <w:szCs w:val="22"/>
          <w:u w:val="single"/>
        </w:rPr>
        <w:t>Question 9: Are there any alternative solutions or matters that should be considered?</w:t>
      </w:r>
    </w:p>
    <w:p w14:paraId="4724F7DB" w14:textId="77777777" w:rsidR="00A35677" w:rsidRPr="00A82DAC" w:rsidRDefault="00FC4209"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noted that </w:t>
      </w:r>
      <w:r w:rsidR="00A35677" w:rsidRPr="00A82DAC">
        <w:rPr>
          <w:rFonts w:ascii="Calibri" w:hAnsi="Calibri"/>
          <w:sz w:val="22"/>
          <w:szCs w:val="22"/>
        </w:rPr>
        <w:t xml:space="preserve">three respondents provided comments on solutions that could be considered. </w:t>
      </w:r>
    </w:p>
    <w:p w14:paraId="70456C9D" w14:textId="77777777" w:rsidR="00DC67F1" w:rsidRPr="00A82DAC" w:rsidRDefault="00A35677"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One respondent felt that </w:t>
      </w:r>
      <w:r w:rsidR="00FC4209" w:rsidRPr="00A82DAC">
        <w:rPr>
          <w:rFonts w:ascii="Calibri" w:hAnsi="Calibri"/>
          <w:sz w:val="22"/>
          <w:szCs w:val="22"/>
        </w:rPr>
        <w:t xml:space="preserve">the change should allow but not </w:t>
      </w:r>
      <w:r w:rsidR="004D706D" w:rsidRPr="00A82DAC">
        <w:rPr>
          <w:rFonts w:ascii="Calibri" w:hAnsi="Calibri"/>
          <w:sz w:val="22"/>
          <w:szCs w:val="22"/>
        </w:rPr>
        <w:t xml:space="preserve">require </w:t>
      </w:r>
      <w:r w:rsidR="00FC4209" w:rsidRPr="00A82DAC">
        <w:rPr>
          <w:rFonts w:ascii="Calibri" w:hAnsi="Calibri"/>
          <w:sz w:val="22"/>
          <w:szCs w:val="22"/>
        </w:rPr>
        <w:t xml:space="preserve">generators to operate at less than 0.95 power factor without incurring reactive power charges. </w:t>
      </w:r>
    </w:p>
    <w:p w14:paraId="3264BDFE" w14:textId="77777777" w:rsidR="00991BB6" w:rsidRPr="00A82DAC" w:rsidRDefault="00A35677"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Another</w:t>
      </w:r>
      <w:r w:rsidR="00DC67F1" w:rsidRPr="00A82DAC">
        <w:rPr>
          <w:rFonts w:ascii="Calibri" w:hAnsi="Calibri"/>
          <w:sz w:val="22"/>
          <w:szCs w:val="22"/>
        </w:rPr>
        <w:t xml:space="preserve"> respondent </w:t>
      </w:r>
      <w:r w:rsidR="00FC4209" w:rsidRPr="00A82DAC">
        <w:rPr>
          <w:rFonts w:ascii="Calibri" w:hAnsi="Calibri"/>
          <w:sz w:val="22"/>
          <w:szCs w:val="22"/>
        </w:rPr>
        <w:t>suggested that</w:t>
      </w:r>
      <w:r w:rsidR="00DC67F1" w:rsidRPr="00A82DAC">
        <w:rPr>
          <w:rFonts w:ascii="Calibri" w:hAnsi="Calibri"/>
          <w:sz w:val="22"/>
          <w:szCs w:val="22"/>
        </w:rPr>
        <w:t xml:space="preserve"> it may not be most cost effective to request generators to import significant quantities of reactive power causing losses in the distribution system. </w:t>
      </w:r>
    </w:p>
    <w:p w14:paraId="5DD995F5" w14:textId="77777777" w:rsidR="004055D9" w:rsidRPr="00A82DAC" w:rsidRDefault="00DC67F1"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w:t>
      </w:r>
      <w:r w:rsidR="00991BB6" w:rsidRPr="00A82DAC">
        <w:rPr>
          <w:rFonts w:ascii="Calibri" w:hAnsi="Calibri"/>
          <w:sz w:val="22"/>
          <w:szCs w:val="22"/>
        </w:rPr>
        <w:t xml:space="preserve">noted </w:t>
      </w:r>
      <w:r w:rsidRPr="00A82DAC">
        <w:rPr>
          <w:rFonts w:ascii="Calibri" w:hAnsi="Calibri"/>
          <w:sz w:val="22"/>
          <w:szCs w:val="22"/>
        </w:rPr>
        <w:t>that it would be in the connection agreement with new generators so long as both Parties agree to it.</w:t>
      </w:r>
    </w:p>
    <w:p w14:paraId="7F5ACC4A" w14:textId="77777777" w:rsidR="004E50AC" w:rsidRPr="00A82DAC" w:rsidRDefault="00FD39FA" w:rsidP="00B87939">
      <w:pPr>
        <w:keepNext/>
        <w:jc w:val="both"/>
        <w:rPr>
          <w:rFonts w:ascii="Calibri" w:hAnsi="Calibri"/>
          <w:b/>
          <w:sz w:val="22"/>
          <w:szCs w:val="22"/>
          <w:u w:val="single"/>
        </w:rPr>
      </w:pPr>
      <w:r w:rsidRPr="00A82DAC">
        <w:rPr>
          <w:rFonts w:ascii="Calibri" w:hAnsi="Calibri"/>
          <w:b/>
          <w:sz w:val="22"/>
          <w:szCs w:val="22"/>
          <w:u w:val="single"/>
        </w:rPr>
        <w:t>Question 10</w:t>
      </w:r>
      <w:r w:rsidR="00DC67F1" w:rsidRPr="00A82DAC">
        <w:rPr>
          <w:rFonts w:ascii="Calibri" w:hAnsi="Calibri"/>
          <w:b/>
          <w:sz w:val="22"/>
          <w:szCs w:val="22"/>
          <w:u w:val="single"/>
        </w:rPr>
        <w:t>: Are you supportive of the proposed implementation date?</w:t>
      </w:r>
    </w:p>
    <w:p w14:paraId="595C2F7D" w14:textId="77777777" w:rsidR="004E50AC" w:rsidRPr="00A82DAC" w:rsidRDefault="00DC67F1"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noted that six of the eight consultation respondents </w:t>
      </w:r>
      <w:r w:rsidR="009A52E3" w:rsidRPr="00A82DAC">
        <w:rPr>
          <w:rFonts w:ascii="Calibri" w:hAnsi="Calibri"/>
          <w:sz w:val="22"/>
          <w:szCs w:val="22"/>
        </w:rPr>
        <w:t>were supportive of the propo</w:t>
      </w:r>
      <w:r w:rsidR="004A6FA3" w:rsidRPr="00A82DAC">
        <w:rPr>
          <w:rFonts w:ascii="Calibri" w:hAnsi="Calibri"/>
          <w:sz w:val="22"/>
          <w:szCs w:val="22"/>
        </w:rPr>
        <w:t>sed implementation date of 1 April 2016.</w:t>
      </w:r>
      <w:r w:rsidR="009A52E3" w:rsidRPr="00A82DAC">
        <w:rPr>
          <w:rFonts w:ascii="Calibri" w:hAnsi="Calibri"/>
          <w:sz w:val="22"/>
          <w:szCs w:val="22"/>
        </w:rPr>
        <w:t xml:space="preserve"> </w:t>
      </w:r>
    </w:p>
    <w:p w14:paraId="4096AAF2" w14:textId="77777777" w:rsidR="009A52E3" w:rsidRPr="00A82DAC" w:rsidRDefault="009A52E3"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One respondent felt that this change should not be implemented in the near future as no DNO has demonstrated the immediate need or given any indication of timescales where they feel this will be an issue. </w:t>
      </w:r>
      <w:r w:rsidR="00D359C2" w:rsidRPr="00A82DAC">
        <w:rPr>
          <w:rFonts w:ascii="Calibri" w:hAnsi="Calibri"/>
          <w:sz w:val="22"/>
          <w:szCs w:val="22"/>
        </w:rPr>
        <w:t>A</w:t>
      </w:r>
      <w:r w:rsidR="009C19C3" w:rsidRPr="00A82DAC">
        <w:rPr>
          <w:rFonts w:ascii="Calibri" w:hAnsi="Calibri"/>
          <w:sz w:val="22"/>
          <w:szCs w:val="22"/>
        </w:rPr>
        <w:t xml:space="preserve"> Working Group member clarified that no evidence had been produced from a DNO where this is an issue or a timescale provided.</w:t>
      </w:r>
    </w:p>
    <w:p w14:paraId="6F28EC43" w14:textId="77777777" w:rsidR="009C19C3" w:rsidRPr="00A82DAC" w:rsidRDefault="00FD39FA" w:rsidP="00B87939">
      <w:pPr>
        <w:keepNext/>
        <w:jc w:val="both"/>
        <w:rPr>
          <w:rFonts w:ascii="Calibri" w:hAnsi="Calibri"/>
          <w:b/>
          <w:sz w:val="22"/>
          <w:szCs w:val="22"/>
          <w:u w:val="single"/>
        </w:rPr>
      </w:pPr>
      <w:r w:rsidRPr="00A82DAC">
        <w:rPr>
          <w:rFonts w:ascii="Calibri" w:hAnsi="Calibri"/>
          <w:b/>
          <w:sz w:val="22"/>
          <w:szCs w:val="22"/>
          <w:u w:val="single"/>
        </w:rPr>
        <w:t>Question 11</w:t>
      </w:r>
      <w:r w:rsidR="009C19C3" w:rsidRPr="00A82DAC">
        <w:rPr>
          <w:rFonts w:ascii="Calibri" w:hAnsi="Calibri"/>
          <w:b/>
          <w:sz w:val="22"/>
          <w:szCs w:val="22"/>
          <w:u w:val="single"/>
        </w:rPr>
        <w:t>: Please state any other comments or views on the CP.</w:t>
      </w:r>
    </w:p>
    <w:p w14:paraId="0FFCCB31" w14:textId="77777777" w:rsidR="00D359C2" w:rsidRPr="00A82DAC" w:rsidRDefault="00D359C2" w:rsidP="00B87939">
      <w:pPr>
        <w:pStyle w:val="Heading2"/>
        <w:widowControl w:val="0"/>
        <w:numPr>
          <w:ilvl w:val="1"/>
          <w:numId w:val="1"/>
        </w:numPr>
        <w:spacing w:line="360" w:lineRule="auto"/>
        <w:jc w:val="both"/>
        <w:rPr>
          <w:rFonts w:ascii="Calibri" w:hAnsi="Calibri"/>
          <w:b/>
          <w:sz w:val="22"/>
          <w:szCs w:val="22"/>
          <w:u w:val="single"/>
        </w:rPr>
      </w:pPr>
      <w:r w:rsidRPr="00A82DAC">
        <w:rPr>
          <w:rFonts w:ascii="Calibri" w:hAnsi="Calibri"/>
          <w:sz w:val="22"/>
          <w:szCs w:val="22"/>
        </w:rPr>
        <w:t xml:space="preserve">Two respondents provided further comments regarding the proposed change.  </w:t>
      </w:r>
    </w:p>
    <w:p w14:paraId="700BCC39" w14:textId="77777777" w:rsidR="009C19C3" w:rsidRPr="00A82DAC" w:rsidRDefault="00D359C2"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One</w:t>
      </w:r>
      <w:r w:rsidR="009C19C3" w:rsidRPr="00A82DAC">
        <w:rPr>
          <w:rFonts w:ascii="Calibri" w:hAnsi="Calibri"/>
          <w:sz w:val="22"/>
          <w:szCs w:val="22"/>
        </w:rPr>
        <w:t xml:space="preserve"> respondent felt that this change introduces an additional level of complexity and </w:t>
      </w:r>
      <w:r w:rsidR="009C19C3" w:rsidRPr="00A82DAC">
        <w:rPr>
          <w:rFonts w:ascii="Calibri" w:hAnsi="Calibri"/>
          <w:sz w:val="22"/>
          <w:szCs w:val="22"/>
        </w:rPr>
        <w:lastRenderedPageBreak/>
        <w:t xml:space="preserve">uncertainty to the CDCM charging model which currently has average charges for most customers and introduces semi-site specific tariffs for this group of customers.  </w:t>
      </w:r>
    </w:p>
    <w:p w14:paraId="0FA6941B" w14:textId="77777777" w:rsidR="00957289" w:rsidRPr="00A82DAC" w:rsidRDefault="00D359C2" w:rsidP="00B87939">
      <w:pPr>
        <w:pStyle w:val="Heading2"/>
        <w:widowControl w:val="0"/>
        <w:numPr>
          <w:ilvl w:val="1"/>
          <w:numId w:val="1"/>
        </w:numPr>
        <w:autoSpaceDE w:val="0"/>
        <w:autoSpaceDN w:val="0"/>
        <w:adjustRightInd w:val="0"/>
        <w:spacing w:line="360" w:lineRule="auto"/>
        <w:jc w:val="both"/>
        <w:rPr>
          <w:rFonts w:ascii="Calibri" w:hAnsi="Calibri"/>
          <w:sz w:val="22"/>
          <w:szCs w:val="22"/>
        </w:rPr>
      </w:pPr>
      <w:r w:rsidRPr="00A82DAC">
        <w:rPr>
          <w:rFonts w:ascii="Calibri" w:hAnsi="Calibri"/>
          <w:sz w:val="22"/>
          <w:szCs w:val="22"/>
        </w:rPr>
        <w:t xml:space="preserve">The Working Group noted </w:t>
      </w:r>
      <w:r w:rsidR="009C19C3" w:rsidRPr="00A82DAC">
        <w:rPr>
          <w:rFonts w:ascii="Calibri" w:hAnsi="Calibri"/>
          <w:sz w:val="22"/>
          <w:szCs w:val="22"/>
        </w:rPr>
        <w:t>that the Option 2 solution will</w:t>
      </w:r>
      <w:r w:rsidRPr="00A82DAC">
        <w:rPr>
          <w:rFonts w:ascii="Calibri" w:hAnsi="Calibri"/>
          <w:sz w:val="22"/>
          <w:szCs w:val="22"/>
        </w:rPr>
        <w:t xml:space="preserve"> have costs to the DNOs as their</w:t>
      </w:r>
      <w:r w:rsidR="009C19C3" w:rsidRPr="00A82DAC">
        <w:rPr>
          <w:rFonts w:ascii="Calibri" w:hAnsi="Calibri"/>
          <w:sz w:val="22"/>
          <w:szCs w:val="22"/>
        </w:rPr>
        <w:t xml:space="preserve"> billing appli</w:t>
      </w:r>
      <w:r w:rsidRPr="00A82DAC">
        <w:rPr>
          <w:rFonts w:ascii="Calibri" w:hAnsi="Calibri"/>
          <w:sz w:val="22"/>
          <w:szCs w:val="22"/>
        </w:rPr>
        <w:t>cation will need to be amended</w:t>
      </w:r>
      <w:r w:rsidR="004123A0" w:rsidRPr="00A82DAC">
        <w:rPr>
          <w:rFonts w:ascii="Calibri" w:hAnsi="Calibri"/>
          <w:sz w:val="22"/>
          <w:szCs w:val="22"/>
        </w:rPr>
        <w:t>.</w:t>
      </w:r>
    </w:p>
    <w:p w14:paraId="048C8AC8" w14:textId="77777777" w:rsidR="00957289" w:rsidRPr="00A82DAC" w:rsidRDefault="00957289" w:rsidP="00B87939">
      <w:pPr>
        <w:keepNext/>
        <w:jc w:val="both"/>
        <w:rPr>
          <w:rFonts w:ascii="Calibri" w:hAnsi="Calibri"/>
          <w:sz w:val="22"/>
          <w:szCs w:val="22"/>
        </w:rPr>
      </w:pPr>
    </w:p>
    <w:p w14:paraId="1EB4CC43" w14:textId="77777777" w:rsidR="00963A36" w:rsidRPr="00A82DAC" w:rsidRDefault="00C51DFF" w:rsidP="00963A36">
      <w:pPr>
        <w:pStyle w:val="Heading1"/>
        <w:numPr>
          <w:ilvl w:val="0"/>
          <w:numId w:val="1"/>
        </w:numPr>
        <w:spacing w:line="360" w:lineRule="auto"/>
        <w:jc w:val="both"/>
        <w:rPr>
          <w:rFonts w:ascii="Calibri" w:hAnsi="Calibri"/>
          <w:sz w:val="22"/>
          <w:szCs w:val="22"/>
        </w:rPr>
      </w:pPr>
      <w:r w:rsidRPr="00A82DAC">
        <w:rPr>
          <w:rFonts w:ascii="Calibri" w:hAnsi="Calibri"/>
          <w:sz w:val="22"/>
          <w:szCs w:val="22"/>
        </w:rPr>
        <w:t xml:space="preserve">DCP 222 – SECOND </w:t>
      </w:r>
      <w:r w:rsidR="00FD39FA" w:rsidRPr="00A82DAC">
        <w:rPr>
          <w:rFonts w:ascii="Calibri" w:hAnsi="Calibri"/>
          <w:sz w:val="22"/>
          <w:szCs w:val="22"/>
        </w:rPr>
        <w:t>C</w:t>
      </w:r>
      <w:r w:rsidRPr="00A82DAC">
        <w:rPr>
          <w:rFonts w:ascii="Calibri" w:hAnsi="Calibri"/>
          <w:sz w:val="22"/>
          <w:szCs w:val="22"/>
        </w:rPr>
        <w:t>ONSULTATION</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1E77284E" w14:textId="77777777" w:rsidTr="00E66726">
        <w:trPr>
          <w:trHeight w:hRule="exact" w:val="57"/>
        </w:trPr>
        <w:tc>
          <w:tcPr>
            <w:tcW w:w="9134" w:type="dxa"/>
            <w:shd w:val="clear" w:color="auto" w:fill="86AD82"/>
            <w:vAlign w:val="center"/>
          </w:tcPr>
          <w:p w14:paraId="190CE342" w14:textId="77777777" w:rsidR="00963A36" w:rsidRPr="00A82DAC" w:rsidRDefault="00963A36" w:rsidP="00E66726">
            <w:pPr>
              <w:pStyle w:val="Heading1"/>
              <w:outlineLvl w:val="0"/>
              <w:rPr>
                <w:rFonts w:ascii="Calibri" w:hAnsi="Calibri"/>
                <w:sz w:val="22"/>
                <w:szCs w:val="22"/>
              </w:rPr>
            </w:pPr>
          </w:p>
        </w:tc>
      </w:tr>
    </w:tbl>
    <w:p w14:paraId="5C51FD32" w14:textId="77777777" w:rsidR="00865508" w:rsidRPr="00A82DAC" w:rsidRDefault="009775C0"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Working Group issued a second consultation to address concerns raised</w:t>
      </w:r>
      <w:r w:rsidR="00865508" w:rsidRPr="00A82DAC">
        <w:rPr>
          <w:rFonts w:ascii="Calibri" w:hAnsi="Calibri"/>
          <w:sz w:val="22"/>
          <w:szCs w:val="22"/>
        </w:rPr>
        <w:t xml:space="preserve"> by respondents in</w:t>
      </w:r>
      <w:r w:rsidR="00F571A0" w:rsidRPr="00A82DAC">
        <w:rPr>
          <w:rFonts w:ascii="Calibri" w:hAnsi="Calibri"/>
          <w:sz w:val="22"/>
          <w:szCs w:val="22"/>
        </w:rPr>
        <w:t xml:space="preserve"> the first consultation.</w:t>
      </w:r>
      <w:r w:rsidRPr="00A82DAC">
        <w:rPr>
          <w:rFonts w:ascii="Calibri" w:hAnsi="Calibri"/>
          <w:sz w:val="22"/>
          <w:szCs w:val="22"/>
        </w:rPr>
        <w:t xml:space="preserve"> It was noted that </w:t>
      </w:r>
      <w:r w:rsidR="00851DA9" w:rsidRPr="00A82DAC">
        <w:rPr>
          <w:rFonts w:ascii="Calibri" w:hAnsi="Calibri"/>
          <w:sz w:val="22"/>
          <w:szCs w:val="22"/>
        </w:rPr>
        <w:t xml:space="preserve">respondents felt </w:t>
      </w:r>
      <w:r w:rsidR="00635C1A" w:rsidRPr="00A82DAC">
        <w:rPr>
          <w:rFonts w:ascii="Calibri" w:hAnsi="Calibri"/>
          <w:sz w:val="22"/>
          <w:szCs w:val="22"/>
        </w:rPr>
        <w:t>that this</w:t>
      </w:r>
      <w:r w:rsidRPr="00A82DAC">
        <w:rPr>
          <w:rFonts w:ascii="Calibri" w:hAnsi="Calibri"/>
          <w:sz w:val="22"/>
          <w:szCs w:val="22"/>
        </w:rPr>
        <w:t xml:space="preserve"> arrangement </w:t>
      </w:r>
      <w:r w:rsidR="004A6FA3" w:rsidRPr="00A82DAC">
        <w:rPr>
          <w:rFonts w:ascii="Calibri" w:hAnsi="Calibri"/>
          <w:sz w:val="22"/>
          <w:szCs w:val="22"/>
        </w:rPr>
        <w:t>may</w:t>
      </w:r>
      <w:r w:rsidRPr="00A82DAC">
        <w:rPr>
          <w:rFonts w:ascii="Calibri" w:hAnsi="Calibri"/>
          <w:sz w:val="22"/>
          <w:szCs w:val="22"/>
        </w:rPr>
        <w:t xml:space="preserve"> lead to a potential trilateral agreement between the Customer, DNO and National Grid being required. </w:t>
      </w:r>
      <w:r w:rsidR="00E143B0" w:rsidRPr="00A82DAC">
        <w:rPr>
          <w:rFonts w:ascii="Calibri" w:hAnsi="Calibri"/>
          <w:sz w:val="22"/>
          <w:szCs w:val="22"/>
        </w:rPr>
        <w:t>The Working Group also agreed to invite National Grid, the six DNOs and the Suppliers (DCUSA Contract Managers) to attend the</w:t>
      </w:r>
      <w:r w:rsidR="004A6FA3" w:rsidRPr="00A82DAC">
        <w:rPr>
          <w:rFonts w:ascii="Calibri" w:hAnsi="Calibri"/>
          <w:sz w:val="22"/>
          <w:szCs w:val="22"/>
        </w:rPr>
        <w:t>ir</w:t>
      </w:r>
      <w:r w:rsidR="00E143B0" w:rsidRPr="00A82DAC">
        <w:rPr>
          <w:rFonts w:ascii="Calibri" w:hAnsi="Calibri"/>
          <w:sz w:val="22"/>
          <w:szCs w:val="22"/>
        </w:rPr>
        <w:t xml:space="preserve"> next meeting to discuss their concerns.</w:t>
      </w:r>
    </w:p>
    <w:p w14:paraId="506B3E3B" w14:textId="77777777" w:rsidR="00865508" w:rsidRPr="00A82DAC" w:rsidRDefault="00865508"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t>
      </w:r>
      <w:r w:rsidR="00851DA9" w:rsidRPr="00A82DAC">
        <w:rPr>
          <w:rFonts w:ascii="Calibri" w:hAnsi="Calibri"/>
          <w:sz w:val="22"/>
          <w:szCs w:val="22"/>
        </w:rPr>
        <w:t>DCP 222</w:t>
      </w:r>
      <w:r w:rsidRPr="00A82DAC">
        <w:rPr>
          <w:rFonts w:ascii="Calibri" w:hAnsi="Calibri"/>
          <w:sz w:val="22"/>
          <w:szCs w:val="22"/>
        </w:rPr>
        <w:t xml:space="preserve"> consultation </w:t>
      </w:r>
      <w:r w:rsidR="00851DA9" w:rsidRPr="00A82DAC">
        <w:rPr>
          <w:rFonts w:ascii="Calibri" w:hAnsi="Calibri"/>
          <w:sz w:val="22"/>
          <w:szCs w:val="22"/>
        </w:rPr>
        <w:t xml:space="preserve">two </w:t>
      </w:r>
      <w:r w:rsidRPr="00A82DAC">
        <w:rPr>
          <w:rFonts w:ascii="Calibri" w:hAnsi="Calibri"/>
          <w:sz w:val="22"/>
          <w:szCs w:val="22"/>
        </w:rPr>
        <w:t xml:space="preserve">was issued on </w:t>
      </w:r>
      <w:r w:rsidR="00734655" w:rsidRPr="00A82DAC">
        <w:rPr>
          <w:rFonts w:ascii="Calibri" w:hAnsi="Calibri"/>
          <w:sz w:val="22"/>
          <w:szCs w:val="22"/>
        </w:rPr>
        <w:t xml:space="preserve">6 May </w:t>
      </w:r>
      <w:r w:rsidRPr="00A82DAC">
        <w:rPr>
          <w:rFonts w:ascii="Calibri" w:hAnsi="Calibri"/>
          <w:sz w:val="22"/>
          <w:szCs w:val="22"/>
        </w:rPr>
        <w:t xml:space="preserve">2015 and there were </w:t>
      </w:r>
      <w:r w:rsidR="0019546F" w:rsidRPr="00A82DAC">
        <w:rPr>
          <w:rFonts w:ascii="Calibri" w:hAnsi="Calibri"/>
          <w:sz w:val="22"/>
          <w:szCs w:val="22"/>
        </w:rPr>
        <w:t>seven</w:t>
      </w:r>
      <w:r w:rsidRPr="00A82DAC">
        <w:rPr>
          <w:rFonts w:ascii="Calibri" w:hAnsi="Calibri"/>
          <w:sz w:val="22"/>
          <w:szCs w:val="22"/>
        </w:rPr>
        <w:t xml:space="preserve"> responses received. A summary of the responses received, and the Working Group’s conclusions are set out below. The full set of responses and the Working Group’s comments are provided in </w:t>
      </w:r>
      <w:r w:rsidR="00C91A87" w:rsidRPr="00A82DAC">
        <w:rPr>
          <w:rFonts w:ascii="Calibri" w:hAnsi="Calibri"/>
          <w:sz w:val="22"/>
          <w:szCs w:val="22"/>
        </w:rPr>
        <w:t>Attachment 4</w:t>
      </w:r>
      <w:r w:rsidRPr="00A82DAC">
        <w:rPr>
          <w:rFonts w:ascii="Calibri" w:hAnsi="Calibri"/>
          <w:sz w:val="22"/>
          <w:szCs w:val="22"/>
        </w:rPr>
        <w:t>.</w:t>
      </w:r>
    </w:p>
    <w:p w14:paraId="3D3F39D2" w14:textId="77777777" w:rsidR="00851DA9" w:rsidRPr="00A82DAC" w:rsidRDefault="00851DA9" w:rsidP="00B87939">
      <w:pPr>
        <w:pStyle w:val="Heading2"/>
        <w:tabs>
          <w:tab w:val="clear" w:pos="360"/>
        </w:tabs>
        <w:spacing w:line="360" w:lineRule="auto"/>
        <w:ind w:left="0" w:firstLine="0"/>
        <w:jc w:val="both"/>
        <w:rPr>
          <w:rFonts w:ascii="Calibri" w:hAnsi="Calibri"/>
          <w:b/>
          <w:sz w:val="22"/>
          <w:szCs w:val="22"/>
          <w:u w:val="single"/>
        </w:rPr>
      </w:pPr>
      <w:r w:rsidRPr="00A82DAC">
        <w:rPr>
          <w:rFonts w:ascii="Calibri" w:hAnsi="Calibri"/>
          <w:b/>
          <w:sz w:val="22"/>
          <w:szCs w:val="22"/>
          <w:u w:val="single"/>
        </w:rPr>
        <w:t>Question 1: National Grid has not explicitly requested that all DNOs provide this service, so do you believe that this service should be reflected by a change to the Common Distribution Charging Methodology (CDCM) for LV &amp; HV connections?</w:t>
      </w:r>
    </w:p>
    <w:p w14:paraId="3D9A05B4" w14:textId="77777777" w:rsidR="00851DA9" w:rsidRPr="00A82DAC" w:rsidRDefault="00635C1A"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w:t>
      </w:r>
      <w:r w:rsidR="00B87939" w:rsidRPr="00A82DAC">
        <w:rPr>
          <w:rFonts w:ascii="Calibri" w:hAnsi="Calibri"/>
          <w:sz w:val="22"/>
          <w:szCs w:val="22"/>
        </w:rPr>
        <w:t>G</w:t>
      </w:r>
      <w:r w:rsidRPr="00A82DAC">
        <w:rPr>
          <w:rFonts w:ascii="Calibri" w:hAnsi="Calibri"/>
          <w:sz w:val="22"/>
          <w:szCs w:val="22"/>
        </w:rPr>
        <w:t xml:space="preserve">roup noted that a majority of respondents felt that </w:t>
      </w:r>
      <w:r w:rsidR="009F1583" w:rsidRPr="00A82DAC">
        <w:rPr>
          <w:rFonts w:ascii="Calibri" w:hAnsi="Calibri"/>
          <w:sz w:val="22"/>
          <w:szCs w:val="22"/>
        </w:rPr>
        <w:t>this change should not be reflected by a change to the CDCM</w:t>
      </w:r>
      <w:r w:rsidR="00734655" w:rsidRPr="00A82DAC">
        <w:rPr>
          <w:rFonts w:ascii="Calibri" w:hAnsi="Calibri"/>
          <w:sz w:val="22"/>
          <w:szCs w:val="22"/>
        </w:rPr>
        <w:t xml:space="preserve"> for LV and HV connections</w:t>
      </w:r>
      <w:r w:rsidR="009F1583" w:rsidRPr="00A82DAC">
        <w:rPr>
          <w:rFonts w:ascii="Calibri" w:hAnsi="Calibri"/>
          <w:sz w:val="22"/>
          <w:szCs w:val="22"/>
        </w:rPr>
        <w:t xml:space="preserve">. </w:t>
      </w:r>
    </w:p>
    <w:p w14:paraId="58D9B11E" w14:textId="77777777" w:rsidR="009F1583" w:rsidRPr="00A82DAC" w:rsidRDefault="00734655"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One respondent highlighted that if N</w:t>
      </w:r>
      <w:r w:rsidR="009F1583" w:rsidRPr="00A82DAC">
        <w:rPr>
          <w:rFonts w:ascii="Calibri" w:hAnsi="Calibri"/>
          <w:sz w:val="22"/>
          <w:szCs w:val="22"/>
        </w:rPr>
        <w:t xml:space="preserve">ational Grid </w:t>
      </w:r>
      <w:proofErr w:type="gramStart"/>
      <w:r w:rsidR="00A93E3A" w:rsidRPr="00A82DAC">
        <w:rPr>
          <w:rFonts w:ascii="Calibri" w:hAnsi="Calibri"/>
          <w:sz w:val="22"/>
          <w:szCs w:val="22"/>
        </w:rPr>
        <w:t>want</w:t>
      </w:r>
      <w:proofErr w:type="gramEnd"/>
      <w:r w:rsidR="009F1583" w:rsidRPr="00A82DAC">
        <w:rPr>
          <w:rFonts w:ascii="Calibri" w:hAnsi="Calibri"/>
          <w:sz w:val="22"/>
          <w:szCs w:val="22"/>
        </w:rPr>
        <w:t xml:space="preserve"> to ask generators </w:t>
      </w:r>
      <w:r w:rsidR="00A93E3A" w:rsidRPr="00A82DAC">
        <w:rPr>
          <w:rFonts w:ascii="Calibri" w:hAnsi="Calibri"/>
          <w:sz w:val="22"/>
          <w:szCs w:val="22"/>
        </w:rPr>
        <w:t>to operate outside of the 0.95 P</w:t>
      </w:r>
      <w:r w:rsidR="009F1583" w:rsidRPr="00A82DAC">
        <w:rPr>
          <w:rFonts w:ascii="Calibri" w:hAnsi="Calibri"/>
          <w:sz w:val="22"/>
          <w:szCs w:val="22"/>
        </w:rPr>
        <w:t>ower</w:t>
      </w:r>
      <w:r w:rsidR="00A93E3A" w:rsidRPr="00A82DAC">
        <w:rPr>
          <w:rFonts w:ascii="Calibri" w:hAnsi="Calibri"/>
          <w:sz w:val="22"/>
          <w:szCs w:val="22"/>
        </w:rPr>
        <w:t xml:space="preserve"> Factor</w:t>
      </w:r>
      <w:r w:rsidR="009F1583" w:rsidRPr="00A82DAC">
        <w:rPr>
          <w:rFonts w:ascii="Calibri" w:hAnsi="Calibri"/>
          <w:sz w:val="22"/>
          <w:szCs w:val="22"/>
        </w:rPr>
        <w:t xml:space="preserve"> this can be achieved through commercial agreements between National Grid and the Generator where National Grid can agree to pay charges for reactive power. </w:t>
      </w:r>
    </w:p>
    <w:p w14:paraId="326CA6DD" w14:textId="77777777" w:rsidR="009F1583" w:rsidRPr="00A82DAC" w:rsidRDefault="004C5465" w:rsidP="00B87939">
      <w:pPr>
        <w:keepNext/>
        <w:jc w:val="both"/>
        <w:rPr>
          <w:rFonts w:ascii="Calibri" w:hAnsi="Calibri"/>
          <w:b/>
          <w:sz w:val="22"/>
          <w:szCs w:val="22"/>
          <w:u w:val="single"/>
        </w:rPr>
      </w:pPr>
      <w:r w:rsidRPr="00A82DAC">
        <w:rPr>
          <w:rFonts w:ascii="Calibri" w:hAnsi="Calibri"/>
          <w:b/>
          <w:sz w:val="22"/>
          <w:szCs w:val="22"/>
          <w:u w:val="single"/>
        </w:rPr>
        <w:t>Question 2: The Working Group discussed whether it is correct that National Grid may benefit from this service without incurring any costs. Do you agree with this assumption?</w:t>
      </w:r>
    </w:p>
    <w:p w14:paraId="0D4A3365" w14:textId="77777777" w:rsidR="009F1583" w:rsidRPr="00A82DAC" w:rsidRDefault="004C5465"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w:t>
      </w:r>
      <w:r w:rsidR="00A93E3A" w:rsidRPr="00A82DAC">
        <w:rPr>
          <w:rFonts w:ascii="Calibri" w:hAnsi="Calibri"/>
          <w:sz w:val="22"/>
          <w:szCs w:val="22"/>
        </w:rPr>
        <w:t xml:space="preserve">all of the </w:t>
      </w:r>
      <w:r w:rsidRPr="00A82DAC">
        <w:rPr>
          <w:rFonts w:ascii="Calibri" w:hAnsi="Calibri"/>
          <w:sz w:val="22"/>
          <w:szCs w:val="22"/>
        </w:rPr>
        <w:t xml:space="preserve">respondents </w:t>
      </w:r>
      <w:r w:rsidR="00A93E3A" w:rsidRPr="00A82DAC">
        <w:rPr>
          <w:rFonts w:ascii="Calibri" w:hAnsi="Calibri"/>
          <w:sz w:val="22"/>
          <w:szCs w:val="22"/>
        </w:rPr>
        <w:t>agreed</w:t>
      </w:r>
      <w:r w:rsidRPr="00A82DAC">
        <w:rPr>
          <w:rFonts w:ascii="Calibri" w:hAnsi="Calibri"/>
          <w:sz w:val="22"/>
          <w:szCs w:val="22"/>
        </w:rPr>
        <w:t xml:space="preserve"> that National Grid should bear the costs of providing the service and not the DNOs.</w:t>
      </w:r>
    </w:p>
    <w:p w14:paraId="72A26BA0" w14:textId="77777777" w:rsidR="00851DA9" w:rsidRPr="00A82DAC" w:rsidRDefault="004C5465" w:rsidP="00B87939">
      <w:pPr>
        <w:keepNext/>
        <w:jc w:val="both"/>
        <w:rPr>
          <w:rFonts w:ascii="Calibri" w:hAnsi="Calibri"/>
          <w:b/>
          <w:sz w:val="22"/>
          <w:szCs w:val="22"/>
          <w:u w:val="single"/>
        </w:rPr>
      </w:pPr>
      <w:r w:rsidRPr="00A82DAC">
        <w:rPr>
          <w:rFonts w:ascii="Calibri" w:hAnsi="Calibri"/>
          <w:b/>
          <w:sz w:val="22"/>
          <w:szCs w:val="22"/>
          <w:u w:val="single"/>
        </w:rPr>
        <w:lastRenderedPageBreak/>
        <w:t>Question</w:t>
      </w:r>
      <w:r w:rsidR="00C66910" w:rsidRPr="00A82DAC">
        <w:rPr>
          <w:rFonts w:ascii="Calibri" w:hAnsi="Calibri"/>
          <w:b/>
          <w:sz w:val="22"/>
          <w:szCs w:val="22"/>
          <w:u w:val="single"/>
        </w:rPr>
        <w:t xml:space="preserve"> 3</w:t>
      </w:r>
      <w:r w:rsidRPr="00A82DAC">
        <w:rPr>
          <w:rFonts w:ascii="Calibri" w:hAnsi="Calibri"/>
          <w:b/>
          <w:sz w:val="22"/>
          <w:szCs w:val="22"/>
          <w:u w:val="single"/>
        </w:rPr>
        <w:t>: Has National Grid specifically requested that these connection conditions be added to new LV and / or HV generator connection offers and if so, on how many instances has this been included within new connection agreements?</w:t>
      </w:r>
    </w:p>
    <w:p w14:paraId="5C07D355" w14:textId="77777777" w:rsidR="009775C0" w:rsidRPr="00A82DAC" w:rsidRDefault="00D9590A"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bCs w:val="0"/>
          <w:iCs w:val="0"/>
          <w:sz w:val="22"/>
          <w:szCs w:val="22"/>
        </w:rPr>
        <w:t xml:space="preserve">A majority of respondents noted that National Grid had not specifically requested for the connection conditions to be added </w:t>
      </w:r>
      <w:r w:rsidRPr="00A82DAC">
        <w:rPr>
          <w:rFonts w:ascii="Calibri" w:hAnsi="Calibri"/>
          <w:sz w:val="22"/>
          <w:szCs w:val="22"/>
        </w:rPr>
        <w:t xml:space="preserve">to new LV and / or HV generator connection offers. </w:t>
      </w:r>
    </w:p>
    <w:p w14:paraId="3343479C" w14:textId="77777777" w:rsidR="00D9590A" w:rsidRPr="00A82DAC" w:rsidRDefault="00D9590A" w:rsidP="00B87939">
      <w:pPr>
        <w:keepNext/>
        <w:jc w:val="both"/>
        <w:rPr>
          <w:rFonts w:ascii="Calibri" w:hAnsi="Calibri"/>
          <w:b/>
          <w:sz w:val="22"/>
          <w:szCs w:val="22"/>
          <w:u w:val="single"/>
        </w:rPr>
      </w:pPr>
      <w:r w:rsidRPr="00A82DAC">
        <w:rPr>
          <w:rFonts w:ascii="Calibri" w:hAnsi="Calibri"/>
          <w:b/>
          <w:sz w:val="22"/>
          <w:szCs w:val="22"/>
          <w:u w:val="single"/>
        </w:rPr>
        <w:t>Question 4: This change proposes an arrangement that could lead to a trilateral agreement between the Customer, DNO and National Grid.  Do you believe this to be the case? Please provide comments?</w:t>
      </w:r>
    </w:p>
    <w:p w14:paraId="371EFC72" w14:textId="77777777" w:rsidR="002A125E" w:rsidRPr="00A82DAC" w:rsidRDefault="00C4450E"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a majority of respondents felt that the change could lead to an agreement between the National Grid and the DNOs. </w:t>
      </w:r>
    </w:p>
    <w:p w14:paraId="3AC773E9" w14:textId="77777777" w:rsidR="003E4817" w:rsidRPr="00A82DAC" w:rsidRDefault="003E4817"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observed that if the change is made to the DCUSA there should be communication set up between DNOs and National Grid. It was noted that it is important for DNOs to understand the process and how charges will be applied </w:t>
      </w:r>
      <w:r w:rsidR="0030448B" w:rsidRPr="00A82DAC">
        <w:rPr>
          <w:rFonts w:ascii="Calibri" w:hAnsi="Calibri"/>
          <w:sz w:val="22"/>
          <w:szCs w:val="22"/>
        </w:rPr>
        <w:t>t</w:t>
      </w:r>
      <w:r w:rsidRPr="00A82DAC">
        <w:rPr>
          <w:rFonts w:ascii="Calibri" w:hAnsi="Calibri"/>
          <w:sz w:val="22"/>
          <w:szCs w:val="22"/>
        </w:rPr>
        <w:t>o them.</w:t>
      </w:r>
    </w:p>
    <w:p w14:paraId="10B68AF6" w14:textId="77777777" w:rsidR="002A125E" w:rsidRPr="00A82DAC" w:rsidRDefault="00CF7DB1" w:rsidP="00B87939">
      <w:pPr>
        <w:keepNext/>
        <w:jc w:val="both"/>
        <w:rPr>
          <w:rFonts w:ascii="Calibri" w:hAnsi="Calibri"/>
          <w:b/>
          <w:sz w:val="22"/>
          <w:szCs w:val="22"/>
          <w:u w:val="single"/>
        </w:rPr>
      </w:pPr>
      <w:r w:rsidRPr="00A82DAC">
        <w:rPr>
          <w:rFonts w:ascii="Calibri" w:hAnsi="Calibri"/>
          <w:b/>
          <w:sz w:val="22"/>
          <w:szCs w:val="22"/>
          <w:u w:val="single"/>
        </w:rPr>
        <w:t>Question 5: Should the non-billing of excess reactive power only apply to new customers?</w:t>
      </w:r>
    </w:p>
    <w:p w14:paraId="45FDC6A0" w14:textId="77777777" w:rsidR="002A125E" w:rsidRPr="00A82DAC" w:rsidRDefault="00CF7DB1"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w:t>
      </w:r>
      <w:r w:rsidR="0019546F" w:rsidRPr="00A82DAC">
        <w:rPr>
          <w:rFonts w:ascii="Calibri" w:hAnsi="Calibri"/>
          <w:sz w:val="22"/>
          <w:szCs w:val="22"/>
        </w:rPr>
        <w:t>that all the respondents felt that the non-billing of excess reactive power should apply to all customer not just new customers</w:t>
      </w:r>
      <w:r w:rsidR="003E4817" w:rsidRPr="00A82DAC">
        <w:rPr>
          <w:rFonts w:ascii="Calibri" w:hAnsi="Calibri"/>
          <w:sz w:val="22"/>
          <w:szCs w:val="22"/>
        </w:rPr>
        <w:t>.</w:t>
      </w:r>
      <w:r w:rsidR="0019546F" w:rsidRPr="00A82DAC">
        <w:rPr>
          <w:rFonts w:ascii="Calibri" w:hAnsi="Calibri"/>
          <w:sz w:val="22"/>
          <w:szCs w:val="22"/>
        </w:rPr>
        <w:t xml:space="preserve">  </w:t>
      </w:r>
    </w:p>
    <w:p w14:paraId="33B9B800" w14:textId="77777777" w:rsidR="002A125E" w:rsidRPr="00A82DAC" w:rsidRDefault="0019546F" w:rsidP="00B87939">
      <w:pPr>
        <w:keepNext/>
        <w:jc w:val="both"/>
        <w:rPr>
          <w:rFonts w:ascii="Calibri" w:hAnsi="Calibri"/>
          <w:b/>
          <w:sz w:val="22"/>
          <w:szCs w:val="22"/>
          <w:u w:val="single"/>
        </w:rPr>
      </w:pPr>
      <w:r w:rsidRPr="00A82DAC">
        <w:rPr>
          <w:rFonts w:ascii="Calibri" w:hAnsi="Calibri"/>
          <w:b/>
          <w:sz w:val="22"/>
          <w:szCs w:val="22"/>
          <w:u w:val="single"/>
        </w:rPr>
        <w:t>Question 6: When is it envisaged (if at all) that this requirement to request that 11kV generators operate outside a 0.95 power factor will be needed in each DNO License area - and if appropriate, how many generators will this be expected to impact?</w:t>
      </w:r>
    </w:p>
    <w:p w14:paraId="76D4A39A" w14:textId="77777777" w:rsidR="003E4817" w:rsidRPr="00A82DAC" w:rsidRDefault="0019546F"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noted that </w:t>
      </w:r>
      <w:r w:rsidR="003E4817" w:rsidRPr="00A82DAC">
        <w:rPr>
          <w:rFonts w:ascii="Calibri" w:hAnsi="Calibri"/>
          <w:sz w:val="22"/>
          <w:szCs w:val="22"/>
        </w:rPr>
        <w:t xml:space="preserve">a majority of </w:t>
      </w:r>
      <w:r w:rsidRPr="00A82DAC">
        <w:rPr>
          <w:rFonts w:ascii="Calibri" w:hAnsi="Calibri"/>
          <w:sz w:val="22"/>
          <w:szCs w:val="22"/>
        </w:rPr>
        <w:t>DNOs agree that there will</w:t>
      </w:r>
      <w:r w:rsidR="003E4817" w:rsidRPr="00A82DAC">
        <w:rPr>
          <w:rFonts w:ascii="Calibri" w:hAnsi="Calibri"/>
          <w:sz w:val="22"/>
          <w:szCs w:val="22"/>
        </w:rPr>
        <w:t xml:space="preserve"> not be an impact on generators in the future. </w:t>
      </w:r>
    </w:p>
    <w:p w14:paraId="56952F59" w14:textId="77777777" w:rsidR="0019546F" w:rsidRPr="00A82DAC" w:rsidRDefault="0019546F" w:rsidP="00B87939">
      <w:pPr>
        <w:keepNext/>
        <w:jc w:val="both"/>
        <w:rPr>
          <w:rFonts w:ascii="Calibri" w:hAnsi="Calibri"/>
          <w:b/>
          <w:sz w:val="22"/>
          <w:szCs w:val="22"/>
          <w:u w:val="single"/>
        </w:rPr>
      </w:pPr>
      <w:r w:rsidRPr="00A82DAC">
        <w:rPr>
          <w:rFonts w:ascii="Calibri" w:hAnsi="Calibri"/>
          <w:b/>
          <w:sz w:val="22"/>
          <w:szCs w:val="22"/>
          <w:u w:val="single"/>
        </w:rPr>
        <w:t xml:space="preserve">Question 7: If you are a DNO or IDNO and do not use the </w:t>
      </w:r>
      <w:proofErr w:type="spellStart"/>
      <w:r w:rsidRPr="00A82DAC">
        <w:rPr>
          <w:rFonts w:ascii="Calibri" w:hAnsi="Calibri"/>
          <w:b/>
          <w:sz w:val="22"/>
          <w:szCs w:val="22"/>
          <w:u w:val="single"/>
        </w:rPr>
        <w:t>Durabill</w:t>
      </w:r>
      <w:proofErr w:type="spellEnd"/>
      <w:r w:rsidRPr="00A82DAC">
        <w:rPr>
          <w:rFonts w:ascii="Calibri" w:hAnsi="Calibri"/>
          <w:b/>
          <w:sz w:val="22"/>
          <w:szCs w:val="22"/>
          <w:u w:val="single"/>
        </w:rPr>
        <w:t xml:space="preserve"> billing system, please advise how Option Two could be incorporated into your existing  billing system – if at all?</w:t>
      </w:r>
    </w:p>
    <w:p w14:paraId="34465275" w14:textId="77777777" w:rsidR="003E4817" w:rsidRPr="00A82DAC" w:rsidRDefault="003E4817"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two respondent provided further comments in their answers. </w:t>
      </w:r>
    </w:p>
    <w:p w14:paraId="08D62647" w14:textId="77777777" w:rsidR="002A125E" w:rsidRPr="00A82DAC" w:rsidRDefault="003E4817"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One of the respondents pointed out that their billing system does not have the ability to switch off an individual tariff component, rather tariffs are inserted and a tariff is linked to an individual customer.  It would be possible for them to employ significant and costly changes to the system to work around this.  </w:t>
      </w:r>
    </w:p>
    <w:p w14:paraId="1A87281E" w14:textId="77777777" w:rsidR="00E115A6" w:rsidRPr="00A82DAC" w:rsidRDefault="00E115A6" w:rsidP="00B87939">
      <w:pPr>
        <w:keepNext/>
        <w:jc w:val="both"/>
        <w:rPr>
          <w:rFonts w:ascii="Calibri" w:hAnsi="Calibri"/>
          <w:b/>
          <w:sz w:val="22"/>
          <w:szCs w:val="22"/>
          <w:u w:val="single"/>
        </w:rPr>
      </w:pPr>
      <w:r w:rsidRPr="00A82DAC">
        <w:rPr>
          <w:rFonts w:ascii="Calibri" w:hAnsi="Calibri"/>
          <w:b/>
          <w:sz w:val="22"/>
          <w:szCs w:val="22"/>
          <w:u w:val="single"/>
        </w:rPr>
        <w:t>Question 8: If you are a Supplier do you envisage there being any billing or validation systems issues as result of Option Two being implemented?</w:t>
      </w:r>
    </w:p>
    <w:p w14:paraId="4E1AD4D3" w14:textId="77777777" w:rsidR="00192DA3" w:rsidRPr="00A82DAC" w:rsidRDefault="0021199A"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lastRenderedPageBreak/>
        <w:t>The Working Group noted that one response was received stating that additional IT development may be need</w:t>
      </w:r>
      <w:r w:rsidR="00E966C9" w:rsidRPr="00A82DAC">
        <w:rPr>
          <w:rFonts w:ascii="Calibri" w:hAnsi="Calibri"/>
          <w:sz w:val="22"/>
          <w:szCs w:val="22"/>
        </w:rPr>
        <w:t>ed</w:t>
      </w:r>
      <w:r w:rsidRPr="00A82DAC">
        <w:rPr>
          <w:rFonts w:ascii="Calibri" w:hAnsi="Calibri"/>
          <w:sz w:val="22"/>
          <w:szCs w:val="22"/>
        </w:rPr>
        <w:t xml:space="preserve"> to implement this change. </w:t>
      </w:r>
    </w:p>
    <w:p w14:paraId="766378E4" w14:textId="77777777" w:rsidR="00B87939" w:rsidRPr="00A82DAC" w:rsidRDefault="00B87939"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DCP 222 WORKING GROUP CONCLUSIONS</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67A87733" w14:textId="77777777" w:rsidTr="00E66726">
        <w:trPr>
          <w:trHeight w:hRule="exact" w:val="57"/>
        </w:trPr>
        <w:tc>
          <w:tcPr>
            <w:tcW w:w="9134" w:type="dxa"/>
            <w:shd w:val="clear" w:color="auto" w:fill="86AD82"/>
            <w:vAlign w:val="center"/>
          </w:tcPr>
          <w:p w14:paraId="6121C5A7" w14:textId="77777777" w:rsidR="00963A36" w:rsidRPr="00A82DAC" w:rsidRDefault="00963A36" w:rsidP="00E66726">
            <w:pPr>
              <w:pStyle w:val="GSHeading1withnumb"/>
              <w:spacing w:before="0"/>
              <w:jc w:val="both"/>
              <w:rPr>
                <w:sz w:val="22"/>
              </w:rPr>
            </w:pPr>
          </w:p>
        </w:tc>
      </w:tr>
    </w:tbl>
    <w:p w14:paraId="44F1D012" w14:textId="0A08735D" w:rsidR="005D37AB" w:rsidRDefault="00B87939" w:rsidP="00B87939">
      <w:pPr>
        <w:pStyle w:val="Heading2"/>
        <w:widowControl w:val="0"/>
        <w:numPr>
          <w:ilvl w:val="1"/>
          <w:numId w:val="1"/>
        </w:numPr>
        <w:spacing w:line="360" w:lineRule="auto"/>
        <w:ind w:left="567" w:hanging="567"/>
        <w:jc w:val="both"/>
        <w:rPr>
          <w:rFonts w:ascii="Calibri" w:hAnsi="Calibri" w:cs="Verdana"/>
          <w:sz w:val="22"/>
          <w:szCs w:val="22"/>
        </w:rPr>
      </w:pPr>
      <w:commentRangeStart w:id="1"/>
      <w:r w:rsidRPr="00A82DAC">
        <w:rPr>
          <w:rFonts w:ascii="Calibri" w:hAnsi="Calibri" w:cs="Verdana"/>
          <w:sz w:val="22"/>
          <w:szCs w:val="22"/>
        </w:rPr>
        <w:t xml:space="preserve">The Working Group discussed the responses further and noted that most of the respondents did not believe that there is a need to make a change to the CDCM </w:t>
      </w:r>
      <w:r w:rsidR="0033209B">
        <w:rPr>
          <w:rFonts w:ascii="Calibri" w:hAnsi="Calibri" w:cs="Verdana"/>
          <w:sz w:val="22"/>
          <w:szCs w:val="22"/>
        </w:rPr>
        <w:t xml:space="preserve">model </w:t>
      </w:r>
      <w:r w:rsidR="00C97E9B">
        <w:rPr>
          <w:rFonts w:ascii="Calibri" w:hAnsi="Calibri" w:cs="Verdana"/>
          <w:sz w:val="22"/>
          <w:szCs w:val="22"/>
        </w:rPr>
        <w:t xml:space="preserve">generation </w:t>
      </w:r>
      <w:r w:rsidRPr="00A82DAC">
        <w:rPr>
          <w:rFonts w:ascii="Calibri" w:hAnsi="Calibri" w:cs="Verdana"/>
          <w:sz w:val="22"/>
          <w:szCs w:val="22"/>
        </w:rPr>
        <w:t xml:space="preserve">connections. </w:t>
      </w:r>
      <w:proofErr w:type="gramStart"/>
      <w:r w:rsidR="00EA64D9">
        <w:rPr>
          <w:rFonts w:ascii="Calibri" w:hAnsi="Calibri" w:cs="Verdana"/>
          <w:sz w:val="22"/>
          <w:szCs w:val="22"/>
        </w:rPr>
        <w:t>for</w:t>
      </w:r>
      <w:proofErr w:type="gramEnd"/>
      <w:r w:rsidR="00EA64D9">
        <w:rPr>
          <w:rFonts w:ascii="Calibri" w:hAnsi="Calibri" w:cs="Verdana"/>
          <w:sz w:val="22"/>
          <w:szCs w:val="22"/>
        </w:rPr>
        <w:t xml:space="preserve"> this change</w:t>
      </w:r>
      <w:commentRangeEnd w:id="1"/>
      <w:r w:rsidR="00EA64D9">
        <w:rPr>
          <w:rStyle w:val="CommentReference"/>
          <w:rFonts w:ascii="Times New Roman" w:hAnsi="Times New Roman"/>
          <w:bCs w:val="0"/>
          <w:iCs w:val="0"/>
        </w:rPr>
        <w:commentReference w:id="1"/>
      </w:r>
      <w:r w:rsidR="005D37AB">
        <w:rPr>
          <w:rFonts w:ascii="Calibri" w:hAnsi="Calibri" w:cs="Verdana"/>
          <w:sz w:val="22"/>
          <w:szCs w:val="22"/>
        </w:rPr>
        <w:t>, which the Working Group supported</w:t>
      </w:r>
      <w:r w:rsidRPr="00A82DAC">
        <w:rPr>
          <w:rFonts w:ascii="Calibri" w:hAnsi="Calibri" w:cs="Verdana"/>
          <w:sz w:val="22"/>
          <w:szCs w:val="22"/>
        </w:rPr>
        <w:t xml:space="preserve">. </w:t>
      </w:r>
    </w:p>
    <w:p w14:paraId="15F2D28D" w14:textId="3C12B523" w:rsidR="00B87939" w:rsidRDefault="00B87939"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It was highlighted that if National Grid is not changing the charging arrangements for DNOs then it would be unfair for DNOs to </w:t>
      </w:r>
      <w:r w:rsidR="002A207D">
        <w:rPr>
          <w:rFonts w:ascii="Calibri" w:hAnsi="Calibri" w:cs="Verdana"/>
          <w:sz w:val="22"/>
          <w:szCs w:val="22"/>
        </w:rPr>
        <w:t>amend the methodology for</w:t>
      </w:r>
      <w:r w:rsidRPr="00A82DAC">
        <w:rPr>
          <w:rFonts w:ascii="Calibri" w:hAnsi="Calibri" w:cs="Verdana"/>
          <w:sz w:val="22"/>
          <w:szCs w:val="22"/>
        </w:rPr>
        <w:t xml:space="preserve"> their customers</w:t>
      </w:r>
      <w:r w:rsidR="005D37AB">
        <w:rPr>
          <w:rFonts w:ascii="Calibri" w:hAnsi="Calibri" w:cs="Verdana"/>
          <w:sz w:val="22"/>
          <w:szCs w:val="22"/>
        </w:rPr>
        <w:t>, as it is also less efficient for DNOs to operate outside 0.95 power factor limits</w:t>
      </w:r>
      <w:r w:rsidRPr="00A82DAC">
        <w:rPr>
          <w:rFonts w:ascii="Calibri" w:hAnsi="Calibri" w:cs="Verdana"/>
          <w:sz w:val="22"/>
          <w:szCs w:val="22"/>
        </w:rPr>
        <w:t>.</w:t>
      </w:r>
      <w:r w:rsidR="00D51E60" w:rsidRPr="00A82DAC">
        <w:rPr>
          <w:rFonts w:ascii="Calibri" w:hAnsi="Calibri" w:cs="Verdana"/>
          <w:sz w:val="22"/>
          <w:szCs w:val="22"/>
        </w:rPr>
        <w:t xml:space="preserve"> </w:t>
      </w:r>
      <w:r w:rsidR="00FE6D96" w:rsidRPr="00A82DAC">
        <w:rPr>
          <w:rFonts w:ascii="Calibri" w:hAnsi="Calibri" w:cs="Verdana"/>
          <w:sz w:val="22"/>
          <w:szCs w:val="22"/>
        </w:rPr>
        <w:t xml:space="preserve">The Working Group </w:t>
      </w:r>
      <w:r w:rsidR="005D37AB">
        <w:rPr>
          <w:rFonts w:ascii="Calibri" w:hAnsi="Calibri" w:cs="Verdana"/>
          <w:sz w:val="22"/>
          <w:szCs w:val="22"/>
        </w:rPr>
        <w:t>requested</w:t>
      </w:r>
      <w:r w:rsidR="00FE6D96" w:rsidRPr="00A82DAC">
        <w:rPr>
          <w:rFonts w:ascii="Calibri" w:hAnsi="Calibri" w:cs="Verdana"/>
          <w:sz w:val="22"/>
          <w:szCs w:val="22"/>
        </w:rPr>
        <w:t xml:space="preserve"> National Grid to </w:t>
      </w:r>
      <w:r w:rsidR="002A207D">
        <w:rPr>
          <w:rFonts w:ascii="Calibri" w:hAnsi="Calibri" w:cs="Verdana"/>
          <w:sz w:val="22"/>
          <w:szCs w:val="22"/>
        </w:rPr>
        <w:t>evaluate</w:t>
      </w:r>
      <w:r w:rsidR="005118A3">
        <w:rPr>
          <w:rFonts w:ascii="Calibri" w:hAnsi="Calibri" w:cs="Verdana"/>
          <w:sz w:val="22"/>
          <w:szCs w:val="22"/>
        </w:rPr>
        <w:t xml:space="preserve"> </w:t>
      </w:r>
      <w:r w:rsidR="00FE6D96" w:rsidRPr="00A82DAC">
        <w:rPr>
          <w:rFonts w:ascii="Calibri" w:hAnsi="Calibri" w:cs="Verdana"/>
          <w:sz w:val="22"/>
          <w:szCs w:val="22"/>
        </w:rPr>
        <w:t>the cost</w:t>
      </w:r>
      <w:r w:rsidR="002A207D">
        <w:rPr>
          <w:rFonts w:ascii="Calibri" w:hAnsi="Calibri" w:cs="Verdana"/>
          <w:sz w:val="22"/>
          <w:szCs w:val="22"/>
        </w:rPr>
        <w:t>/</w:t>
      </w:r>
      <w:r w:rsidR="00FE6D96" w:rsidRPr="00A82DAC">
        <w:rPr>
          <w:rFonts w:ascii="Calibri" w:hAnsi="Calibri" w:cs="Verdana"/>
          <w:sz w:val="22"/>
          <w:szCs w:val="22"/>
        </w:rPr>
        <w:t xml:space="preserve">benefit for the customer. It was noted that this would </w:t>
      </w:r>
      <w:r w:rsidR="006E5CDC">
        <w:rPr>
          <w:rFonts w:ascii="Calibri" w:hAnsi="Calibri" w:cs="Verdana"/>
          <w:sz w:val="22"/>
          <w:szCs w:val="22"/>
        </w:rPr>
        <w:t>identify</w:t>
      </w:r>
      <w:r w:rsidR="002A207D">
        <w:rPr>
          <w:rFonts w:ascii="Calibri" w:hAnsi="Calibri" w:cs="Verdana"/>
          <w:sz w:val="22"/>
          <w:szCs w:val="22"/>
        </w:rPr>
        <w:t xml:space="preserve"> the benefits</w:t>
      </w:r>
      <w:r w:rsidR="00FE6D96" w:rsidRPr="00A82DAC">
        <w:rPr>
          <w:rFonts w:ascii="Calibri" w:hAnsi="Calibri" w:cs="Verdana"/>
          <w:sz w:val="22"/>
          <w:szCs w:val="22"/>
        </w:rPr>
        <w:t xml:space="preserve"> for putting this change in place and also </w:t>
      </w:r>
      <w:r w:rsidR="002D12F9" w:rsidRPr="00A82DAC">
        <w:rPr>
          <w:rFonts w:ascii="Calibri" w:hAnsi="Calibri" w:cs="Verdana"/>
          <w:sz w:val="22"/>
          <w:szCs w:val="22"/>
        </w:rPr>
        <w:t>indicate the cost</w:t>
      </w:r>
      <w:r w:rsidR="002A207D">
        <w:rPr>
          <w:rFonts w:ascii="Calibri" w:hAnsi="Calibri" w:cs="Verdana"/>
          <w:sz w:val="22"/>
          <w:szCs w:val="22"/>
        </w:rPr>
        <w:t>s</w:t>
      </w:r>
      <w:r w:rsidR="002D12F9" w:rsidRPr="00A82DAC">
        <w:rPr>
          <w:rFonts w:ascii="Calibri" w:hAnsi="Calibri" w:cs="Verdana"/>
          <w:sz w:val="22"/>
          <w:szCs w:val="22"/>
        </w:rPr>
        <w:t xml:space="preserve"> of not making the change</w:t>
      </w:r>
      <w:r w:rsidR="002A207D">
        <w:rPr>
          <w:rFonts w:ascii="Calibri" w:hAnsi="Calibri" w:cs="Verdana"/>
          <w:sz w:val="22"/>
          <w:szCs w:val="22"/>
        </w:rPr>
        <w:t xml:space="preserve"> </w:t>
      </w:r>
      <w:r w:rsidR="006E5CDC">
        <w:rPr>
          <w:rFonts w:ascii="Calibri" w:hAnsi="Calibri" w:cs="Verdana"/>
          <w:sz w:val="22"/>
          <w:szCs w:val="22"/>
        </w:rPr>
        <w:t>at this time</w:t>
      </w:r>
    </w:p>
    <w:p w14:paraId="1F8437E0" w14:textId="00379598" w:rsidR="00B87939" w:rsidRPr="001A64F3" w:rsidRDefault="00BC1F38" w:rsidP="0042715E">
      <w:pPr>
        <w:pStyle w:val="Heading2"/>
        <w:widowControl w:val="0"/>
        <w:numPr>
          <w:ilvl w:val="1"/>
          <w:numId w:val="1"/>
        </w:numPr>
        <w:spacing w:line="360" w:lineRule="auto"/>
        <w:ind w:left="567" w:hanging="567"/>
        <w:jc w:val="both"/>
        <w:rPr>
          <w:rFonts w:ascii="Arial" w:hAnsi="Arial"/>
          <w:b/>
          <w:sz w:val="36"/>
        </w:rPr>
      </w:pPr>
      <w:commentRangeStart w:id="2"/>
      <w:r>
        <w:rPr>
          <w:rFonts w:ascii="Calibri" w:hAnsi="Calibri" w:cs="Verdana"/>
          <w:bCs w:val="0"/>
          <w:iCs w:val="0"/>
          <w:sz w:val="22"/>
          <w:szCs w:val="22"/>
        </w:rPr>
        <w:t>T</w:t>
      </w:r>
      <w:r w:rsidR="002B6236" w:rsidRPr="001A64F3">
        <w:rPr>
          <w:rFonts w:ascii="Calibri" w:hAnsi="Calibri"/>
          <w:sz w:val="22"/>
        </w:rPr>
        <w:t>he</w:t>
      </w:r>
      <w:r w:rsidR="002B6236" w:rsidRPr="0042715E">
        <w:rPr>
          <w:rFonts w:ascii="Calibri" w:hAnsi="Calibri" w:cs="Verdana"/>
          <w:sz w:val="22"/>
          <w:szCs w:val="22"/>
        </w:rPr>
        <w:t xml:space="preserve"> </w:t>
      </w:r>
      <w:r w:rsidR="004D5547">
        <w:rPr>
          <w:rFonts w:ascii="Calibri" w:hAnsi="Calibri" w:cs="Verdana"/>
          <w:sz w:val="22"/>
          <w:szCs w:val="22"/>
        </w:rPr>
        <w:t xml:space="preserve">financial </w:t>
      </w:r>
      <w:r w:rsidR="002B6236" w:rsidRPr="001A64F3">
        <w:rPr>
          <w:rFonts w:ascii="Calibri" w:hAnsi="Calibri"/>
          <w:sz w:val="22"/>
        </w:rPr>
        <w:t xml:space="preserve">cost of making this change is seen by the Working Group as </w:t>
      </w:r>
      <w:r w:rsidR="002B6236" w:rsidRPr="00CA1EDB">
        <w:rPr>
          <w:rFonts w:ascii="Calibri" w:hAnsi="Calibri"/>
          <w:sz w:val="22"/>
        </w:rPr>
        <w:t xml:space="preserve">negligible </w:t>
      </w:r>
      <w:r w:rsidR="002A207D" w:rsidRPr="009649BD">
        <w:rPr>
          <w:rFonts w:ascii="Calibri" w:hAnsi="Calibri" w:cs="Verdana"/>
          <w:sz w:val="22"/>
          <w:szCs w:val="22"/>
        </w:rPr>
        <w:t>where</w:t>
      </w:r>
      <w:r w:rsidR="002A207D">
        <w:rPr>
          <w:rFonts w:ascii="Calibri" w:hAnsi="Calibri" w:cs="Verdana"/>
          <w:sz w:val="22"/>
          <w:szCs w:val="22"/>
        </w:rPr>
        <w:t xml:space="preserve">as </w:t>
      </w:r>
      <w:r w:rsidR="002B6236" w:rsidRPr="001A64F3">
        <w:rPr>
          <w:rFonts w:ascii="Calibri" w:hAnsi="Calibri"/>
          <w:sz w:val="22"/>
        </w:rPr>
        <w:t xml:space="preserve">the cost </w:t>
      </w:r>
      <w:r w:rsidR="002A207D">
        <w:rPr>
          <w:rFonts w:ascii="Calibri" w:hAnsi="Calibri" w:cs="Verdana"/>
          <w:sz w:val="22"/>
          <w:szCs w:val="22"/>
        </w:rPr>
        <w:t xml:space="preserve">of postponing this change </w:t>
      </w:r>
      <w:proofErr w:type="gramStart"/>
      <w:r w:rsidR="002A207D">
        <w:rPr>
          <w:rFonts w:ascii="Calibri" w:hAnsi="Calibri" w:cs="Verdana"/>
          <w:sz w:val="22"/>
          <w:szCs w:val="22"/>
        </w:rPr>
        <w:t>for</w:t>
      </w:r>
      <w:r w:rsidR="002B6236" w:rsidRPr="009649BD">
        <w:rPr>
          <w:rFonts w:ascii="Calibri" w:hAnsi="Calibri" w:cs="Verdana"/>
          <w:sz w:val="22"/>
          <w:szCs w:val="22"/>
        </w:rPr>
        <w:t xml:space="preserve"> </w:t>
      </w:r>
      <w:r w:rsidR="002B6236" w:rsidRPr="0042715E">
        <w:rPr>
          <w:rFonts w:ascii="Calibri" w:hAnsi="Calibri" w:cs="Verdana"/>
          <w:sz w:val="22"/>
          <w:szCs w:val="22"/>
        </w:rPr>
        <w:t xml:space="preserve"> </w:t>
      </w:r>
      <w:r w:rsidR="002B6236" w:rsidRPr="001A64F3">
        <w:rPr>
          <w:rFonts w:ascii="Calibri" w:hAnsi="Calibri"/>
          <w:sz w:val="22"/>
        </w:rPr>
        <w:t>five</w:t>
      </w:r>
      <w:proofErr w:type="gramEnd"/>
      <w:r w:rsidR="002B6236" w:rsidRPr="001A64F3">
        <w:rPr>
          <w:rFonts w:ascii="Calibri" w:hAnsi="Calibri"/>
          <w:sz w:val="22"/>
        </w:rPr>
        <w:t xml:space="preserve"> </w:t>
      </w:r>
      <w:r w:rsidR="002B6236" w:rsidRPr="009649BD">
        <w:rPr>
          <w:rFonts w:ascii="Calibri" w:hAnsi="Calibri" w:cs="Verdana"/>
          <w:sz w:val="22"/>
          <w:szCs w:val="22"/>
        </w:rPr>
        <w:t>year</w:t>
      </w:r>
      <w:r w:rsidR="002A207D">
        <w:rPr>
          <w:rFonts w:ascii="Calibri" w:hAnsi="Calibri" w:cs="Verdana"/>
          <w:sz w:val="22"/>
          <w:szCs w:val="22"/>
        </w:rPr>
        <w:t>s</w:t>
      </w:r>
      <w:r w:rsidR="002B6236" w:rsidRPr="001A64F3">
        <w:rPr>
          <w:rFonts w:ascii="Calibri" w:hAnsi="Calibri"/>
          <w:sz w:val="22"/>
        </w:rPr>
        <w:t xml:space="preserve"> </w:t>
      </w:r>
      <w:r w:rsidR="002B6236" w:rsidRPr="00CA1EDB">
        <w:rPr>
          <w:rFonts w:ascii="Calibri" w:hAnsi="Calibri"/>
          <w:sz w:val="22"/>
        </w:rPr>
        <w:t xml:space="preserve">will be </w:t>
      </w:r>
      <w:r w:rsidR="002A207D">
        <w:rPr>
          <w:rFonts w:ascii="Calibri" w:hAnsi="Calibri" w:cs="Verdana"/>
          <w:sz w:val="22"/>
          <w:szCs w:val="22"/>
        </w:rPr>
        <w:t>£</w:t>
      </w:r>
      <w:r w:rsidR="002B6236" w:rsidRPr="001A64F3">
        <w:rPr>
          <w:rFonts w:ascii="Calibri" w:hAnsi="Calibri"/>
          <w:sz w:val="22"/>
        </w:rPr>
        <w:t xml:space="preserve">200 million </w:t>
      </w:r>
      <w:r w:rsidR="002B6236" w:rsidRPr="00CA1EDB">
        <w:rPr>
          <w:rFonts w:ascii="Calibri" w:hAnsi="Calibri"/>
          <w:sz w:val="22"/>
        </w:rPr>
        <w:t xml:space="preserve">across the 14 DNO </w:t>
      </w:r>
      <w:r w:rsidR="002B6236" w:rsidRPr="0042715E">
        <w:rPr>
          <w:rFonts w:ascii="Calibri" w:hAnsi="Calibri"/>
          <w:sz w:val="22"/>
        </w:rPr>
        <w:t xml:space="preserve">areas. This is </w:t>
      </w:r>
      <w:r w:rsidR="002A207D">
        <w:rPr>
          <w:rFonts w:ascii="Calibri" w:hAnsi="Calibri" w:cs="Verdana"/>
          <w:sz w:val="22"/>
          <w:szCs w:val="22"/>
        </w:rPr>
        <w:t>data is taken from</w:t>
      </w:r>
      <w:r w:rsidR="009073F2">
        <w:rPr>
          <w:rFonts w:ascii="Calibri" w:hAnsi="Calibri" w:cs="Verdana"/>
          <w:sz w:val="22"/>
          <w:szCs w:val="22"/>
        </w:rPr>
        <w:t xml:space="preserve"> </w:t>
      </w:r>
      <w:r w:rsidR="002B6236" w:rsidRPr="001A64F3">
        <w:rPr>
          <w:rFonts w:ascii="Calibri" w:hAnsi="Calibri"/>
          <w:sz w:val="22"/>
        </w:rPr>
        <w:t>Attachment 7</w:t>
      </w:r>
      <w:r w:rsidR="002B6236" w:rsidRPr="00CA1EDB">
        <w:rPr>
          <w:rFonts w:ascii="Calibri" w:hAnsi="Calibri"/>
          <w:sz w:val="22"/>
        </w:rPr>
        <w:t>(</w:t>
      </w:r>
      <w:r w:rsidRPr="0042715E">
        <w:rPr>
          <w:rFonts w:ascii="Calibri" w:hAnsi="Calibri"/>
          <w:sz w:val="22"/>
        </w:rPr>
        <w:t>Deliverable 5</w:t>
      </w:r>
      <w:r w:rsidR="002A207D">
        <w:rPr>
          <w:rFonts w:ascii="Calibri" w:hAnsi="Calibri"/>
          <w:sz w:val="22"/>
          <w:szCs w:val="22"/>
        </w:rPr>
        <w:t xml:space="preserve">, </w:t>
      </w:r>
      <w:r w:rsidRPr="001A64F3">
        <w:rPr>
          <w:rFonts w:ascii="Calibri" w:hAnsi="Calibri"/>
          <w:sz w:val="22"/>
        </w:rPr>
        <w:t xml:space="preserve">Second Year Final Report Stage </w:t>
      </w:r>
      <w:r w:rsidRPr="00CA1EDB">
        <w:rPr>
          <w:rFonts w:ascii="Calibri" w:hAnsi="Calibri"/>
          <w:sz w:val="22"/>
        </w:rPr>
        <w:t>2 - REACT Project</w:t>
      </w:r>
      <w:r w:rsidR="002A207D">
        <w:rPr>
          <w:rFonts w:ascii="Calibri" w:hAnsi="Calibri"/>
          <w:sz w:val="22"/>
          <w:szCs w:val="22"/>
        </w:rPr>
        <w:t xml:space="preserve"> Page 22</w:t>
      </w:r>
      <w:r>
        <w:rPr>
          <w:rFonts w:ascii="Calibri" w:hAnsi="Calibri"/>
          <w:szCs w:val="22"/>
        </w:rPr>
        <w:t>)</w:t>
      </w:r>
      <w:r w:rsidR="006A3C2F">
        <w:rPr>
          <w:rFonts w:ascii="Calibri" w:hAnsi="Calibri"/>
          <w:szCs w:val="22"/>
        </w:rPr>
        <w:t>.</w:t>
      </w:r>
      <w:commentRangeEnd w:id="2"/>
      <w:r w:rsidR="00133701">
        <w:rPr>
          <w:rStyle w:val="CommentReference"/>
          <w:rFonts w:ascii="Times New Roman" w:hAnsi="Times New Roman"/>
          <w:bCs w:val="0"/>
          <w:iCs w:val="0"/>
        </w:rPr>
        <w:commentReference w:id="2"/>
      </w:r>
      <w:r>
        <w:rPr>
          <w:rFonts w:ascii="Calibri" w:hAnsi="Calibri"/>
          <w:szCs w:val="22"/>
        </w:rPr>
        <w:t>)</w:t>
      </w:r>
      <w:r w:rsidR="005D37AB">
        <w:rPr>
          <w:rFonts w:ascii="Calibri" w:hAnsi="Calibri"/>
          <w:szCs w:val="22"/>
        </w:rPr>
        <w:t>.</w:t>
      </w:r>
      <w:r w:rsidR="005D37AB" w:rsidRPr="0042715E">
        <w:rPr>
          <w:rFonts w:ascii="Calibri" w:hAnsi="Calibri"/>
          <w:sz w:val="22"/>
          <w:szCs w:val="22"/>
        </w:rPr>
        <w:t xml:space="preserve"> Also at the current time</w:t>
      </w:r>
      <w:r w:rsidR="005D37AB">
        <w:rPr>
          <w:rFonts w:ascii="Calibri" w:hAnsi="Calibri"/>
          <w:sz w:val="22"/>
          <w:szCs w:val="22"/>
        </w:rPr>
        <w:t xml:space="preserve"> </w:t>
      </w:r>
      <w:r w:rsidR="004D5547">
        <w:rPr>
          <w:rFonts w:ascii="Calibri" w:hAnsi="Calibri"/>
          <w:sz w:val="22"/>
          <w:szCs w:val="22"/>
        </w:rPr>
        <w:t xml:space="preserve">it was felt that this issue does not impact all DNOs, however the evidence from National Grid suggested that all DNOs are likely to, even if </w:t>
      </w:r>
      <w:proofErr w:type="spellStart"/>
      <w:proofErr w:type="gramStart"/>
      <w:r w:rsidR="004D5547">
        <w:rPr>
          <w:rFonts w:ascii="Calibri" w:hAnsi="Calibri"/>
          <w:sz w:val="22"/>
          <w:szCs w:val="22"/>
        </w:rPr>
        <w:t>its</w:t>
      </w:r>
      <w:proofErr w:type="spellEnd"/>
      <w:proofErr w:type="gramEnd"/>
      <w:r w:rsidR="004D5547">
        <w:rPr>
          <w:rFonts w:ascii="Calibri" w:hAnsi="Calibri"/>
          <w:sz w:val="22"/>
          <w:szCs w:val="22"/>
        </w:rPr>
        <w:t xml:space="preserve"> not for a number of years.</w:t>
      </w:r>
    </w:p>
    <w:p w14:paraId="2E605F3F" w14:textId="5758748C" w:rsidR="00B87939" w:rsidRPr="00A82DAC" w:rsidRDefault="004D5547" w:rsidP="00B87939">
      <w:pPr>
        <w:pStyle w:val="Heading2"/>
        <w:widowControl w:val="0"/>
        <w:numPr>
          <w:ilvl w:val="1"/>
          <w:numId w:val="1"/>
        </w:numPr>
        <w:spacing w:line="360" w:lineRule="auto"/>
        <w:ind w:left="567" w:hanging="567"/>
        <w:jc w:val="both"/>
        <w:rPr>
          <w:rFonts w:ascii="Calibri" w:hAnsi="Calibri" w:cs="Verdana"/>
          <w:sz w:val="22"/>
          <w:szCs w:val="22"/>
        </w:rPr>
      </w:pPr>
      <w:r>
        <w:rPr>
          <w:rFonts w:ascii="Calibri" w:hAnsi="Calibri" w:cs="Verdana"/>
          <w:sz w:val="22"/>
          <w:szCs w:val="22"/>
        </w:rPr>
        <w:t>Based upon the feedback from the two consultations, t</w:t>
      </w:r>
      <w:r w:rsidR="00B87939" w:rsidRPr="00A82DAC">
        <w:rPr>
          <w:rFonts w:ascii="Calibri" w:hAnsi="Calibri" w:cs="Verdana"/>
          <w:sz w:val="22"/>
          <w:szCs w:val="22"/>
        </w:rPr>
        <w:t xml:space="preserve">he Working Group </w:t>
      </w:r>
      <w:r w:rsidR="002A207D">
        <w:rPr>
          <w:rFonts w:ascii="Calibri" w:hAnsi="Calibri" w:cs="Verdana"/>
          <w:sz w:val="22"/>
          <w:szCs w:val="22"/>
        </w:rPr>
        <w:t>supports</w:t>
      </w:r>
      <w:r w:rsidR="00B87939" w:rsidRPr="00A82DAC">
        <w:rPr>
          <w:rFonts w:ascii="Calibri" w:hAnsi="Calibri" w:cs="Verdana"/>
          <w:sz w:val="22"/>
          <w:szCs w:val="22"/>
        </w:rPr>
        <w:t xml:space="preserve"> Option 1 which is to insert new tariffs </w:t>
      </w:r>
      <w:r>
        <w:rPr>
          <w:rFonts w:ascii="Calibri" w:hAnsi="Calibri" w:cs="Verdana"/>
          <w:sz w:val="22"/>
          <w:szCs w:val="22"/>
        </w:rPr>
        <w:t>which mirror existing HV tariffs except they have</w:t>
      </w:r>
      <w:r w:rsidR="00B87939" w:rsidRPr="00A82DAC">
        <w:rPr>
          <w:rFonts w:ascii="Calibri" w:hAnsi="Calibri" w:cs="Verdana"/>
          <w:sz w:val="22"/>
          <w:szCs w:val="22"/>
        </w:rPr>
        <w:t xml:space="preserve"> no reactive power charges being applied to them into Section 16</w:t>
      </w:r>
      <w:r w:rsidR="002A207D">
        <w:rPr>
          <w:rFonts w:ascii="Calibri" w:hAnsi="Calibri" w:cs="Verdana"/>
          <w:sz w:val="22"/>
          <w:szCs w:val="22"/>
        </w:rPr>
        <w:t xml:space="preserve"> of the DCUSA</w:t>
      </w:r>
      <w:r w:rsidR="00B87939" w:rsidRPr="00A82DAC">
        <w:rPr>
          <w:rFonts w:ascii="Calibri" w:hAnsi="Calibri" w:cs="Verdana"/>
          <w:sz w:val="22"/>
          <w:szCs w:val="22"/>
        </w:rPr>
        <w:t xml:space="preserve">. </w:t>
      </w:r>
      <w:proofErr w:type="gramStart"/>
      <w:r w:rsidR="00B87939" w:rsidRPr="00A82DAC">
        <w:rPr>
          <w:rFonts w:ascii="Calibri" w:hAnsi="Calibri" w:cs="Verdana"/>
          <w:sz w:val="22"/>
          <w:szCs w:val="22"/>
        </w:rPr>
        <w:t>(Attachment 1)</w:t>
      </w:r>
      <w:r w:rsidR="006A3C2F">
        <w:rPr>
          <w:rFonts w:ascii="Calibri" w:hAnsi="Calibri" w:cs="Verdana"/>
          <w:sz w:val="22"/>
          <w:szCs w:val="22"/>
        </w:rPr>
        <w:t>.</w:t>
      </w:r>
      <w:proofErr w:type="gramEnd"/>
    </w:p>
    <w:p w14:paraId="4232C9AE" w14:textId="77777777" w:rsidR="00B87939" w:rsidRPr="00A82DAC" w:rsidRDefault="00B87939"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The Working Group agrees that the CP should be issued for industry voting. </w:t>
      </w:r>
    </w:p>
    <w:p w14:paraId="316FF13A" w14:textId="77777777" w:rsidR="00192DA3" w:rsidRPr="00A82DAC" w:rsidRDefault="00192DA3"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PROPOSED LEGAL TEXT</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6819A548" w14:textId="77777777" w:rsidTr="00E66726">
        <w:trPr>
          <w:trHeight w:hRule="exact" w:val="57"/>
        </w:trPr>
        <w:tc>
          <w:tcPr>
            <w:tcW w:w="9134" w:type="dxa"/>
            <w:shd w:val="clear" w:color="auto" w:fill="86AD82"/>
            <w:vAlign w:val="center"/>
          </w:tcPr>
          <w:p w14:paraId="2E860FD2" w14:textId="77777777" w:rsidR="00963A36" w:rsidRPr="00A82DAC" w:rsidRDefault="00963A36" w:rsidP="00E66726">
            <w:pPr>
              <w:pStyle w:val="GSHeading1withnumb"/>
              <w:spacing w:before="0"/>
              <w:jc w:val="both"/>
              <w:rPr>
                <w:sz w:val="22"/>
              </w:rPr>
            </w:pPr>
          </w:p>
        </w:tc>
      </w:tr>
    </w:tbl>
    <w:p w14:paraId="3AE6ABA0" w14:textId="77777777" w:rsidR="00192DA3" w:rsidRPr="00A82DAC" w:rsidRDefault="00192DA3"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lastRenderedPageBreak/>
        <w:t>The pr</w:t>
      </w:r>
      <w:r w:rsidR="00CC7352" w:rsidRPr="00A82DAC">
        <w:rPr>
          <w:rFonts w:ascii="Calibri" w:hAnsi="Calibri"/>
          <w:sz w:val="22"/>
          <w:szCs w:val="22"/>
        </w:rPr>
        <w:t>oposed legal drafting of DCP 222</w:t>
      </w:r>
      <w:r w:rsidRPr="00A82DAC">
        <w:rPr>
          <w:rFonts w:ascii="Calibri" w:hAnsi="Calibri"/>
          <w:sz w:val="22"/>
          <w:szCs w:val="22"/>
        </w:rPr>
        <w:t xml:space="preserve"> has been considered by the Working Group, and reviewed by the DCUSA legal advisor, and is provided as Attachment 1. </w:t>
      </w:r>
    </w:p>
    <w:p w14:paraId="3E52E541" w14:textId="77777777" w:rsidR="00192DA3" w:rsidRPr="00A82DAC" w:rsidRDefault="00C20F0A"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This text amends the paragraph 146 table 7, and inserts new tariffs with no reactive power </w:t>
      </w:r>
      <w:r w:rsidR="00E966C9" w:rsidRPr="00A82DAC">
        <w:rPr>
          <w:rFonts w:ascii="Calibri" w:hAnsi="Calibri"/>
          <w:sz w:val="22"/>
          <w:szCs w:val="22"/>
        </w:rPr>
        <w:t>charges being applied to them and also inserts</w:t>
      </w:r>
      <w:r w:rsidRPr="00A82DAC">
        <w:rPr>
          <w:rFonts w:ascii="Calibri" w:hAnsi="Calibri"/>
          <w:sz w:val="22"/>
          <w:szCs w:val="22"/>
        </w:rPr>
        <w:t xml:space="preserve"> a new note 7.</w:t>
      </w:r>
    </w:p>
    <w:p w14:paraId="0D31B713" w14:textId="77777777" w:rsidR="00C20F0A" w:rsidRPr="00A82DAC" w:rsidRDefault="00C20F0A"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EVALUATION AGAINST THE DCUSA OBJECTIVES</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55A49D51" w14:textId="77777777" w:rsidTr="00E66726">
        <w:trPr>
          <w:trHeight w:hRule="exact" w:val="57"/>
        </w:trPr>
        <w:tc>
          <w:tcPr>
            <w:tcW w:w="9134" w:type="dxa"/>
            <w:shd w:val="clear" w:color="auto" w:fill="86AD82"/>
            <w:vAlign w:val="center"/>
          </w:tcPr>
          <w:p w14:paraId="4748F9D1" w14:textId="77777777" w:rsidR="00963A36" w:rsidRPr="00A82DAC" w:rsidRDefault="00963A36" w:rsidP="00963A36">
            <w:pPr>
              <w:pStyle w:val="GSHeading1withnumb"/>
              <w:numPr>
                <w:ilvl w:val="0"/>
                <w:numId w:val="0"/>
              </w:numPr>
              <w:rPr>
                <w:sz w:val="22"/>
              </w:rPr>
            </w:pPr>
          </w:p>
        </w:tc>
      </w:tr>
    </w:tbl>
    <w:p w14:paraId="273416D3" w14:textId="77777777" w:rsidR="00A56450" w:rsidRDefault="00A56450"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The DCP 222 Working Group has discussed the proposed amendment to DCUSA. The Working Group unanimously agrees that the legal text developed better facilitates the DCUSA Objectives. </w:t>
      </w:r>
    </w:p>
    <w:p w14:paraId="145C73CC" w14:textId="77777777" w:rsidR="00BC1F38" w:rsidRPr="0033209B" w:rsidRDefault="00BC1F38" w:rsidP="001A64F3">
      <w:pPr>
        <w:rPr>
          <w:rFonts w:ascii="Calibri" w:hAnsi="Calibri"/>
          <w:sz w:val="22"/>
          <w:szCs w:val="22"/>
        </w:rPr>
      </w:pPr>
      <w:r>
        <w:rPr>
          <w:rFonts w:ascii="Calibri" w:hAnsi="Calibri"/>
          <w:sz w:val="22"/>
          <w:szCs w:val="22"/>
        </w:rPr>
        <w:t xml:space="preserve">DCUSA </w:t>
      </w:r>
      <w:r w:rsidRPr="001A64F3">
        <w:rPr>
          <w:rFonts w:ascii="Calibri" w:hAnsi="Calibri"/>
          <w:sz w:val="22"/>
        </w:rPr>
        <w:t xml:space="preserve">Charging Objectives </w:t>
      </w:r>
    </w:p>
    <w:p w14:paraId="39D3161A" w14:textId="77777777" w:rsidR="00C20F0A" w:rsidRPr="00A82DAC" w:rsidRDefault="00C20F0A">
      <w:pPr>
        <w:pStyle w:val="Heading2"/>
        <w:keepNext w:val="0"/>
        <w:tabs>
          <w:tab w:val="clear" w:pos="360"/>
        </w:tabs>
        <w:spacing w:line="360" w:lineRule="auto"/>
        <w:ind w:left="0" w:firstLine="0"/>
        <w:jc w:val="both"/>
        <w:rPr>
          <w:rFonts w:ascii="Calibri" w:hAnsi="Calibri"/>
          <w:sz w:val="22"/>
          <w:szCs w:val="22"/>
          <w:u w:val="single"/>
        </w:rPr>
      </w:pPr>
      <w:r w:rsidRPr="00A82DAC">
        <w:rPr>
          <w:rFonts w:ascii="Calibri" w:hAnsi="Calibri"/>
          <w:b/>
          <w:sz w:val="22"/>
          <w:szCs w:val="22"/>
          <w:u w:val="single"/>
        </w:rPr>
        <w:t xml:space="preserve">Charging Objective One - </w:t>
      </w:r>
      <w:r w:rsidRPr="00A82DAC">
        <w:rPr>
          <w:rFonts w:ascii="Calibri" w:hAnsi="Calibri"/>
          <w:sz w:val="22"/>
          <w:szCs w:val="22"/>
          <w:u w:val="single"/>
        </w:rPr>
        <w:t>that compliance by each DNO Party with the Charging Methodologies facilitates the discharge by the DNO Party of the obligations imposed on it under the Act and by its Distribution Licence</w:t>
      </w:r>
    </w:p>
    <w:p w14:paraId="7203B7BD" w14:textId="77777777" w:rsidR="00344594" w:rsidRDefault="00C20F0A">
      <w:pPr>
        <w:pStyle w:val="Heading2"/>
        <w:keepNext w:val="0"/>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has identified that DCP 222 better facilitates DCUSA Charging Objective </w:t>
      </w:r>
      <w:r w:rsidR="00A56450" w:rsidRPr="00A82DAC">
        <w:rPr>
          <w:rFonts w:ascii="Calibri" w:hAnsi="Calibri"/>
          <w:sz w:val="22"/>
          <w:szCs w:val="22"/>
        </w:rPr>
        <w:t xml:space="preserve">One because a common methodology will result in consistency and also transparency of process.  </w:t>
      </w:r>
    </w:p>
    <w:p w14:paraId="13ACB4C4" w14:textId="77777777" w:rsidR="00763648" w:rsidRPr="0042715E" w:rsidRDefault="00BC1F38" w:rsidP="0042715E">
      <w:pPr>
        <w:pStyle w:val="Heading2"/>
        <w:keepNext w:val="0"/>
        <w:widowControl w:val="0"/>
        <w:tabs>
          <w:tab w:val="clear" w:pos="360"/>
        </w:tabs>
        <w:spacing w:line="360" w:lineRule="auto"/>
        <w:ind w:left="0" w:firstLine="0"/>
        <w:jc w:val="both"/>
        <w:rPr>
          <w:rFonts w:ascii="Calibri" w:hAnsi="Calibri"/>
          <w:sz w:val="22"/>
        </w:rPr>
      </w:pPr>
      <w:r w:rsidRPr="001A64F3">
        <w:rPr>
          <w:rFonts w:ascii="Calibri" w:hAnsi="Calibri"/>
          <w:b/>
          <w:sz w:val="22"/>
          <w:u w:val="single"/>
        </w:rPr>
        <w:t>Charging Objective Two</w:t>
      </w:r>
      <w:r w:rsidRPr="0042715E">
        <w:rPr>
          <w:rFonts w:ascii="Calibri" w:hAnsi="Calibri"/>
          <w:b/>
          <w:sz w:val="22"/>
          <w:u w:val="single"/>
        </w:rPr>
        <w:t xml:space="preserve"> -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r w:rsidR="00763648" w:rsidRPr="0042715E">
        <w:rPr>
          <w:rFonts w:ascii="Calibri" w:hAnsi="Calibri"/>
          <w:b/>
          <w:sz w:val="22"/>
          <w:u w:val="single"/>
        </w:rPr>
        <w:t>.</w:t>
      </w:r>
    </w:p>
    <w:p w14:paraId="639F7448" w14:textId="0F32236E" w:rsidR="00BC1F38" w:rsidRPr="001A64F3" w:rsidRDefault="00763648" w:rsidP="001A64F3">
      <w:pPr>
        <w:pStyle w:val="Heading2"/>
        <w:keepNext w:val="0"/>
        <w:widowControl w:val="0"/>
        <w:numPr>
          <w:ilvl w:val="1"/>
          <w:numId w:val="1"/>
        </w:numPr>
        <w:spacing w:line="360" w:lineRule="auto"/>
        <w:ind w:left="567" w:hanging="567"/>
        <w:jc w:val="both"/>
        <w:rPr>
          <w:rFonts w:ascii="Calibri" w:hAnsi="Calibri"/>
          <w:sz w:val="22"/>
        </w:rPr>
      </w:pPr>
      <w:r w:rsidRPr="001A64F3">
        <w:rPr>
          <w:rFonts w:ascii="Calibri" w:hAnsi="Calibri"/>
          <w:sz w:val="22"/>
        </w:rPr>
        <w:t xml:space="preserve">The Working Group agrees that </w:t>
      </w:r>
      <w:r w:rsidRPr="00D41EE0">
        <w:rPr>
          <w:rFonts w:ascii="Calibri" w:hAnsi="Calibri" w:cs="Verdana"/>
          <w:bCs w:val="0"/>
          <w:iCs w:val="0"/>
          <w:sz w:val="22"/>
          <w:szCs w:val="22"/>
        </w:rPr>
        <w:t xml:space="preserve">Charging Objective Three </w:t>
      </w:r>
      <w:r w:rsidRPr="001A64F3">
        <w:rPr>
          <w:rFonts w:ascii="Calibri" w:hAnsi="Calibri"/>
          <w:sz w:val="22"/>
        </w:rPr>
        <w:t xml:space="preserve">is better facilitated </w:t>
      </w:r>
      <w:commentRangeStart w:id="3"/>
      <w:r w:rsidRPr="001A64F3">
        <w:rPr>
          <w:rFonts w:ascii="Calibri" w:hAnsi="Calibri"/>
          <w:sz w:val="22"/>
        </w:rPr>
        <w:t>as</w:t>
      </w:r>
      <w:commentRangeEnd w:id="3"/>
      <w:r w:rsidR="009649BD">
        <w:rPr>
          <w:rStyle w:val="CommentReference"/>
          <w:rFonts w:ascii="Times New Roman" w:hAnsi="Times New Roman"/>
          <w:bCs w:val="0"/>
          <w:iCs w:val="0"/>
        </w:rPr>
        <w:commentReference w:id="3"/>
      </w:r>
      <w:r w:rsidRPr="001A64F3">
        <w:rPr>
          <w:rFonts w:ascii="Calibri" w:hAnsi="Calibri"/>
          <w:sz w:val="22"/>
        </w:rPr>
        <w:t xml:space="preserve"> </w:t>
      </w:r>
    </w:p>
    <w:p w14:paraId="773CC705" w14:textId="77777777" w:rsidR="00BC1F38" w:rsidRPr="0042715E" w:rsidRDefault="00BC1F38" w:rsidP="0042715E">
      <w:pPr>
        <w:pStyle w:val="Heading2"/>
        <w:keepNext w:val="0"/>
        <w:widowControl w:val="0"/>
        <w:tabs>
          <w:tab w:val="clear" w:pos="360"/>
        </w:tabs>
        <w:spacing w:line="360" w:lineRule="auto"/>
        <w:ind w:left="0" w:firstLine="0"/>
        <w:jc w:val="both"/>
        <w:rPr>
          <w:rFonts w:ascii="Calibri" w:hAnsi="Calibri"/>
          <w:sz w:val="22"/>
          <w:u w:val="single"/>
        </w:rPr>
      </w:pPr>
      <w:r w:rsidRPr="0042715E">
        <w:rPr>
          <w:rFonts w:ascii="Calibri" w:hAnsi="Calibri"/>
          <w:b/>
          <w:sz w:val="22"/>
          <w:u w:val="single"/>
        </w:rPr>
        <w:t>Charging Objective Three</w:t>
      </w:r>
      <w:r w:rsidRPr="0042715E">
        <w:rPr>
          <w:rFonts w:ascii="Calibri" w:hAnsi="Calibri"/>
          <w:sz w:val="22"/>
        </w:rPr>
        <w:t xml:space="preserve"> - </w:t>
      </w:r>
      <w:r w:rsidRPr="0042715E">
        <w:rPr>
          <w:rFonts w:ascii="Calibri" w:hAnsi="Calibri"/>
          <w:sz w:val="22"/>
          <w:u w:val="single"/>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r w:rsidR="00763648" w:rsidRPr="0042715E">
        <w:rPr>
          <w:rFonts w:ascii="Calibri" w:hAnsi="Calibri"/>
          <w:sz w:val="22"/>
          <w:u w:val="single"/>
        </w:rPr>
        <w:t>.</w:t>
      </w:r>
    </w:p>
    <w:p w14:paraId="71ABF4FD" w14:textId="77777777" w:rsidR="00763648" w:rsidRDefault="00763648" w:rsidP="001A64F3">
      <w:pPr>
        <w:rPr>
          <w:rFonts w:ascii="Calibri" w:hAnsi="Calibri" w:cs="Verdana"/>
          <w:sz w:val="22"/>
          <w:szCs w:val="22"/>
        </w:rPr>
      </w:pPr>
    </w:p>
    <w:p w14:paraId="6CE27695" w14:textId="59CC1E03" w:rsidR="00763648" w:rsidRPr="001A64F3" w:rsidRDefault="00763648" w:rsidP="00763648">
      <w:pPr>
        <w:rPr>
          <w:rFonts w:ascii="Calibri" w:hAnsi="Calibri"/>
          <w:sz w:val="22"/>
        </w:rPr>
      </w:pPr>
      <w:r w:rsidRPr="001A64F3">
        <w:rPr>
          <w:rFonts w:ascii="Calibri" w:hAnsi="Calibri"/>
          <w:sz w:val="22"/>
        </w:rPr>
        <w:t xml:space="preserve">The Working Group agrees that </w:t>
      </w:r>
      <w:r w:rsidRPr="00D41EE0">
        <w:rPr>
          <w:rFonts w:ascii="Calibri" w:hAnsi="Calibri" w:cs="Verdana"/>
          <w:bCs/>
          <w:iCs/>
          <w:sz w:val="22"/>
          <w:szCs w:val="22"/>
        </w:rPr>
        <w:t xml:space="preserve">Charging Objective Three </w:t>
      </w:r>
      <w:r w:rsidRPr="001A64F3">
        <w:rPr>
          <w:rFonts w:ascii="Calibri" w:hAnsi="Calibri"/>
          <w:sz w:val="22"/>
        </w:rPr>
        <w:t xml:space="preserve">is better facilitated </w:t>
      </w:r>
      <w:commentRangeStart w:id="4"/>
      <w:r w:rsidRPr="001A64F3">
        <w:rPr>
          <w:rFonts w:ascii="Calibri" w:hAnsi="Calibri"/>
          <w:sz w:val="22"/>
        </w:rPr>
        <w:t>as</w:t>
      </w:r>
      <w:commentRangeEnd w:id="4"/>
      <w:r w:rsidR="009649BD">
        <w:rPr>
          <w:rStyle w:val="CommentReference"/>
        </w:rPr>
        <w:commentReference w:id="4"/>
      </w:r>
      <w:r w:rsidRPr="001A64F3">
        <w:rPr>
          <w:rFonts w:ascii="Calibri" w:hAnsi="Calibri"/>
          <w:sz w:val="22"/>
        </w:rPr>
        <w:t xml:space="preserve"> </w:t>
      </w:r>
    </w:p>
    <w:p w14:paraId="46EC28E4" w14:textId="77777777" w:rsidR="00763648" w:rsidRDefault="00763648" w:rsidP="001A64F3">
      <w:pPr>
        <w:rPr>
          <w:rFonts w:ascii="Calibri" w:hAnsi="Calibri" w:cs="Verdana"/>
          <w:sz w:val="22"/>
          <w:szCs w:val="22"/>
        </w:rPr>
      </w:pPr>
    </w:p>
    <w:p w14:paraId="6CE988EB" w14:textId="77777777" w:rsidR="00763648" w:rsidRDefault="00763648">
      <w:pPr>
        <w:rPr>
          <w:rFonts w:ascii="Calibri" w:hAnsi="Calibri" w:cs="Verdana"/>
          <w:sz w:val="22"/>
          <w:szCs w:val="22"/>
        </w:rPr>
      </w:pPr>
    </w:p>
    <w:p w14:paraId="56369442" w14:textId="77777777" w:rsidR="00763648" w:rsidRPr="00EA64D9" w:rsidRDefault="00763648">
      <w:pPr>
        <w:rPr>
          <w:rFonts w:ascii="Calibri" w:hAnsi="Calibri"/>
          <w:sz w:val="22"/>
          <w:szCs w:val="22"/>
        </w:rPr>
      </w:pPr>
      <w:r w:rsidRPr="0033209B">
        <w:rPr>
          <w:rFonts w:ascii="Calibri" w:hAnsi="Calibri"/>
          <w:sz w:val="22"/>
          <w:szCs w:val="22"/>
        </w:rPr>
        <w:t xml:space="preserve">DCUSA General Objectives </w:t>
      </w:r>
    </w:p>
    <w:p w14:paraId="06E28F9B" w14:textId="77777777" w:rsidR="00192DA3" w:rsidRPr="00A82DAC" w:rsidRDefault="00C02BFB" w:rsidP="00B87939">
      <w:pPr>
        <w:pStyle w:val="Heading2"/>
        <w:tabs>
          <w:tab w:val="clear" w:pos="360"/>
        </w:tabs>
        <w:spacing w:line="360" w:lineRule="auto"/>
        <w:ind w:left="0" w:firstLine="0"/>
        <w:jc w:val="both"/>
        <w:rPr>
          <w:rFonts w:ascii="Calibri" w:hAnsi="Calibri"/>
          <w:sz w:val="22"/>
          <w:szCs w:val="22"/>
          <w:u w:val="single"/>
        </w:rPr>
      </w:pPr>
      <w:r w:rsidRPr="00A82DAC">
        <w:rPr>
          <w:rFonts w:ascii="Calibri" w:hAnsi="Calibri"/>
          <w:b/>
          <w:sz w:val="22"/>
          <w:szCs w:val="22"/>
          <w:u w:val="single"/>
        </w:rPr>
        <w:lastRenderedPageBreak/>
        <w:t xml:space="preserve">General </w:t>
      </w:r>
      <w:r w:rsidR="00A56450" w:rsidRPr="00A82DAC">
        <w:rPr>
          <w:rFonts w:ascii="Calibri" w:hAnsi="Calibri"/>
          <w:b/>
          <w:sz w:val="22"/>
          <w:szCs w:val="22"/>
          <w:u w:val="single"/>
        </w:rPr>
        <w:t xml:space="preserve">Objective One - </w:t>
      </w:r>
      <w:r w:rsidR="00A56450" w:rsidRPr="00A82DAC">
        <w:rPr>
          <w:rFonts w:ascii="Calibri" w:hAnsi="Calibri"/>
          <w:sz w:val="22"/>
          <w:szCs w:val="22"/>
          <w:u w:val="single"/>
        </w:rPr>
        <w:t>The development, maintenance and operation by the DNO Parties and IDNO Parties of efficient, co-ordinated, and economical Distribution Networks</w:t>
      </w:r>
    </w:p>
    <w:p w14:paraId="3CABE8CD" w14:textId="77777777" w:rsidR="00763648" w:rsidRDefault="00A56450">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Working Group agree that this will ensure generators are not financially penalised or discouraged from operating outside a 0.95 power factor when the Network Operator requires them to.</w:t>
      </w:r>
    </w:p>
    <w:p w14:paraId="2A0EE2DB" w14:textId="77777777" w:rsidR="00763648" w:rsidRPr="0042715E" w:rsidRDefault="00763648" w:rsidP="009073F2">
      <w:pPr>
        <w:pStyle w:val="Heading2"/>
        <w:widowControl w:val="0"/>
        <w:tabs>
          <w:tab w:val="clear" w:pos="360"/>
        </w:tabs>
        <w:spacing w:line="360" w:lineRule="auto"/>
        <w:ind w:left="0" w:firstLine="0"/>
        <w:jc w:val="both"/>
        <w:rPr>
          <w:rFonts w:ascii="Calibri" w:hAnsi="Calibri"/>
          <w:sz w:val="22"/>
          <w:u w:val="single"/>
        </w:rPr>
      </w:pPr>
      <w:r w:rsidRPr="0042715E">
        <w:rPr>
          <w:rFonts w:ascii="Calibri" w:hAnsi="Calibri"/>
          <w:b/>
          <w:sz w:val="22"/>
          <w:u w:val="single"/>
        </w:rPr>
        <w:t>General Objective Two</w:t>
      </w:r>
      <w:r w:rsidRPr="0042715E">
        <w:rPr>
          <w:rFonts w:ascii="Calibri" w:hAnsi="Calibri"/>
          <w:sz w:val="22"/>
          <w:u w:val="single"/>
        </w:rPr>
        <w:t xml:space="preserve"> - The facilitation of effective competition in the generation and supply of electricity and (so far as is consistent therewith) the promotion of such competition in the sale, distribution and purchase of electricity</w:t>
      </w:r>
    </w:p>
    <w:p w14:paraId="1821B1FE" w14:textId="7FFB4C01" w:rsidR="00763648" w:rsidRPr="0033209B" w:rsidRDefault="00763648" w:rsidP="0042715E">
      <w:pPr>
        <w:pStyle w:val="Heading2"/>
        <w:widowControl w:val="0"/>
        <w:numPr>
          <w:ilvl w:val="1"/>
          <w:numId w:val="1"/>
        </w:numPr>
        <w:spacing w:line="360" w:lineRule="auto"/>
        <w:ind w:left="567" w:hanging="567"/>
        <w:jc w:val="both"/>
        <w:rPr>
          <w:rFonts w:ascii="Calibri" w:hAnsi="Calibri" w:cs="Verdana"/>
          <w:sz w:val="22"/>
          <w:szCs w:val="22"/>
        </w:rPr>
      </w:pPr>
      <w:r w:rsidRPr="001A64F3">
        <w:rPr>
          <w:rFonts w:ascii="Calibri" w:hAnsi="Calibri"/>
          <w:sz w:val="22"/>
        </w:rPr>
        <w:t>The Working Group agrees that General O</w:t>
      </w:r>
      <w:r w:rsidRPr="00CA1EDB">
        <w:rPr>
          <w:rFonts w:ascii="Calibri" w:hAnsi="Calibri"/>
          <w:sz w:val="22"/>
        </w:rPr>
        <w:t>bjective Two is better facilitated</w:t>
      </w:r>
      <w:commentRangeStart w:id="5"/>
      <w:r w:rsidRPr="00CA1EDB">
        <w:rPr>
          <w:rFonts w:ascii="Calibri" w:hAnsi="Calibri"/>
          <w:sz w:val="22"/>
        </w:rPr>
        <w:t xml:space="preserve"> as </w:t>
      </w:r>
      <w:commentRangeEnd w:id="5"/>
      <w:r w:rsidR="009649BD">
        <w:rPr>
          <w:rStyle w:val="CommentReference"/>
        </w:rPr>
        <w:commentReference w:id="5"/>
      </w:r>
    </w:p>
    <w:p w14:paraId="5FB62D38" w14:textId="77777777" w:rsidR="00A56450" w:rsidRPr="00A82DAC" w:rsidRDefault="00A56450" w:rsidP="00B87939">
      <w:pPr>
        <w:pStyle w:val="Heading2"/>
        <w:tabs>
          <w:tab w:val="clear" w:pos="360"/>
        </w:tabs>
        <w:spacing w:line="360" w:lineRule="auto"/>
        <w:ind w:left="0" w:firstLine="0"/>
        <w:jc w:val="both"/>
        <w:rPr>
          <w:rFonts w:ascii="Calibri" w:hAnsi="Calibri"/>
          <w:sz w:val="22"/>
          <w:szCs w:val="22"/>
          <w:u w:val="single"/>
        </w:rPr>
      </w:pPr>
      <w:r w:rsidRPr="00A82DAC">
        <w:rPr>
          <w:rFonts w:ascii="Calibri" w:hAnsi="Calibri"/>
          <w:b/>
          <w:sz w:val="22"/>
          <w:szCs w:val="22"/>
          <w:u w:val="single"/>
        </w:rPr>
        <w:t xml:space="preserve">General Objective Three - </w:t>
      </w:r>
      <w:r w:rsidRPr="00A82DAC">
        <w:rPr>
          <w:rFonts w:ascii="Calibri" w:hAnsi="Calibri"/>
          <w:sz w:val="22"/>
          <w:szCs w:val="22"/>
          <w:u w:val="single"/>
        </w:rPr>
        <w:t>The efficient discharge by the DNO Parties and IDNO Parties of obligations imposed upon them in their Distribution Licences</w:t>
      </w:r>
    </w:p>
    <w:p w14:paraId="6AF1B647" w14:textId="2EE67AF6" w:rsidR="00C02BFB" w:rsidRPr="00A82DAC" w:rsidRDefault="00A56450" w:rsidP="00C02BFB">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agree that </w:t>
      </w:r>
      <w:r w:rsidR="00C02BFB" w:rsidRPr="00A82DAC">
        <w:rPr>
          <w:rFonts w:ascii="Calibri" w:hAnsi="Calibri"/>
          <w:sz w:val="22"/>
          <w:szCs w:val="22"/>
        </w:rPr>
        <w:t xml:space="preserve">General Objective </w:t>
      </w:r>
      <w:r w:rsidR="00763648">
        <w:rPr>
          <w:rFonts w:ascii="Calibri" w:hAnsi="Calibri"/>
          <w:sz w:val="22"/>
          <w:szCs w:val="22"/>
        </w:rPr>
        <w:t>three</w:t>
      </w:r>
      <w:r w:rsidR="00C02BFB" w:rsidRPr="00A82DAC">
        <w:rPr>
          <w:rFonts w:ascii="Calibri" w:hAnsi="Calibri"/>
          <w:sz w:val="22"/>
          <w:szCs w:val="22"/>
        </w:rPr>
        <w:t xml:space="preserve"> is better facilitated  </w:t>
      </w:r>
      <w:r w:rsidRPr="00A82DAC">
        <w:rPr>
          <w:rFonts w:ascii="Calibri" w:hAnsi="Calibri"/>
          <w:sz w:val="22"/>
          <w:szCs w:val="22"/>
        </w:rPr>
        <w:t>a</w:t>
      </w:r>
      <w:r w:rsidR="00C02BFB" w:rsidRPr="00A82DAC">
        <w:rPr>
          <w:rFonts w:ascii="Calibri" w:hAnsi="Calibri"/>
          <w:sz w:val="22"/>
          <w:szCs w:val="22"/>
        </w:rPr>
        <w:t>s a result of this change proposal by ensuring that the wording within DCUSA does not create an inconsistency with the Distribution Licence, which would be in place at that time.</w:t>
      </w:r>
    </w:p>
    <w:p w14:paraId="55EAA213" w14:textId="77777777" w:rsidR="00565E77" w:rsidRPr="00A82DAC" w:rsidRDefault="00565E77"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IMPLEMENTATION</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5377CB89" w14:textId="77777777" w:rsidTr="00E66726">
        <w:trPr>
          <w:trHeight w:hRule="exact" w:val="57"/>
        </w:trPr>
        <w:tc>
          <w:tcPr>
            <w:tcW w:w="9134" w:type="dxa"/>
            <w:shd w:val="clear" w:color="auto" w:fill="86AD82"/>
            <w:vAlign w:val="center"/>
          </w:tcPr>
          <w:p w14:paraId="25589C7A" w14:textId="77777777" w:rsidR="00963A36" w:rsidRPr="00A82DAC" w:rsidRDefault="00963A36" w:rsidP="00963A36">
            <w:pPr>
              <w:pStyle w:val="Heading1"/>
              <w:ind w:left="0" w:firstLine="0"/>
              <w:outlineLvl w:val="0"/>
              <w:rPr>
                <w:rFonts w:ascii="Calibri" w:hAnsi="Calibri"/>
                <w:sz w:val="22"/>
                <w:szCs w:val="22"/>
              </w:rPr>
            </w:pPr>
          </w:p>
        </w:tc>
      </w:tr>
    </w:tbl>
    <w:p w14:paraId="35C83118" w14:textId="77777777" w:rsidR="00C31AEF" w:rsidRPr="00A82DAC" w:rsidRDefault="00D84133"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cs="Verdana"/>
          <w:sz w:val="22"/>
          <w:szCs w:val="22"/>
        </w:rPr>
        <w:t xml:space="preserve">The </w:t>
      </w:r>
      <w:r w:rsidRPr="00A82DAC">
        <w:rPr>
          <w:rFonts w:ascii="Calibri" w:hAnsi="Calibri"/>
          <w:sz w:val="22"/>
          <w:szCs w:val="22"/>
        </w:rPr>
        <w:t>proposed</w:t>
      </w:r>
      <w:r w:rsidRPr="00A82DAC">
        <w:rPr>
          <w:rFonts w:ascii="Calibri" w:hAnsi="Calibri" w:cs="Verdana"/>
          <w:sz w:val="22"/>
          <w:szCs w:val="22"/>
        </w:rPr>
        <w:t xml:space="preserve"> implementation date</w:t>
      </w:r>
      <w:r w:rsidR="00F147DF" w:rsidRPr="00A82DAC">
        <w:rPr>
          <w:rFonts w:ascii="Calibri" w:hAnsi="Calibri" w:cs="Verdana"/>
          <w:sz w:val="22"/>
          <w:szCs w:val="22"/>
        </w:rPr>
        <w:t xml:space="preserve"> of</w:t>
      </w:r>
      <w:r w:rsidRPr="00A82DAC">
        <w:rPr>
          <w:rFonts w:ascii="Calibri" w:hAnsi="Calibri" w:cs="Verdana"/>
          <w:sz w:val="22"/>
          <w:szCs w:val="22"/>
        </w:rPr>
        <w:t xml:space="preserve"> </w:t>
      </w:r>
      <w:r w:rsidR="00C2318B" w:rsidRPr="00A82DAC">
        <w:rPr>
          <w:rFonts w:ascii="Calibri" w:hAnsi="Calibri" w:cs="Verdana"/>
          <w:sz w:val="22"/>
          <w:szCs w:val="22"/>
        </w:rPr>
        <w:t>DCP 222</w:t>
      </w:r>
      <w:r w:rsidR="003600E2" w:rsidRPr="00A82DAC">
        <w:rPr>
          <w:rFonts w:ascii="Calibri" w:hAnsi="Calibri" w:cs="Verdana"/>
          <w:sz w:val="22"/>
          <w:szCs w:val="22"/>
        </w:rPr>
        <w:t xml:space="preserve"> is</w:t>
      </w:r>
      <w:r w:rsidR="00426BFF" w:rsidRPr="00A82DAC">
        <w:rPr>
          <w:rFonts w:ascii="Calibri" w:hAnsi="Calibri" w:cs="Verdana"/>
          <w:sz w:val="22"/>
          <w:szCs w:val="22"/>
        </w:rPr>
        <w:t xml:space="preserve"> </w:t>
      </w:r>
      <w:r w:rsidR="006144E1" w:rsidRPr="00A82DAC">
        <w:rPr>
          <w:rFonts w:ascii="Calibri" w:hAnsi="Calibri" w:cs="Verdana"/>
          <w:sz w:val="22"/>
          <w:szCs w:val="22"/>
        </w:rPr>
        <w:t>1 April 2018</w:t>
      </w:r>
      <w:r w:rsidR="004A6FA3" w:rsidRPr="00A82DAC">
        <w:rPr>
          <w:rFonts w:ascii="Calibri" w:hAnsi="Calibri" w:cs="Verdana"/>
          <w:sz w:val="22"/>
          <w:szCs w:val="22"/>
        </w:rPr>
        <w:t>.</w:t>
      </w:r>
      <w:r w:rsidR="00A56450" w:rsidRPr="00A82DAC">
        <w:rPr>
          <w:rFonts w:ascii="Calibri" w:hAnsi="Calibri" w:cs="Verdana"/>
          <w:sz w:val="22"/>
          <w:szCs w:val="22"/>
        </w:rPr>
        <w:t xml:space="preserve"> </w:t>
      </w:r>
    </w:p>
    <w:p w14:paraId="5C1035E4" w14:textId="77777777" w:rsidR="00955A71" w:rsidRPr="00A82DAC" w:rsidRDefault="00C2318B"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DCP 222</w:t>
      </w:r>
      <w:r w:rsidR="00F35F4B" w:rsidRPr="00A82DAC">
        <w:rPr>
          <w:rFonts w:ascii="Calibri" w:hAnsi="Calibri" w:cs="Verdana"/>
          <w:sz w:val="22"/>
          <w:szCs w:val="22"/>
        </w:rPr>
        <w:t xml:space="preserve"> </w:t>
      </w:r>
      <w:r w:rsidR="00955A71" w:rsidRPr="00A82DAC">
        <w:rPr>
          <w:rFonts w:ascii="Calibri" w:hAnsi="Calibri" w:cs="Verdana"/>
          <w:sz w:val="22"/>
          <w:szCs w:val="22"/>
        </w:rPr>
        <w:t>is classified as a Part 1 matter and therefore will go to the Authority for determination after the voting process has completed.</w:t>
      </w:r>
    </w:p>
    <w:p w14:paraId="74F0534D" w14:textId="77777777" w:rsidR="00955A71" w:rsidRPr="00A82DAC" w:rsidRDefault="00955A71"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ENGAGEMENT WITH THE AUTHORITY</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418EC73D" w14:textId="77777777" w:rsidTr="00E66726">
        <w:trPr>
          <w:trHeight w:hRule="exact" w:val="57"/>
        </w:trPr>
        <w:tc>
          <w:tcPr>
            <w:tcW w:w="9134" w:type="dxa"/>
            <w:shd w:val="clear" w:color="auto" w:fill="86AD82"/>
            <w:vAlign w:val="center"/>
          </w:tcPr>
          <w:p w14:paraId="42B8AB41" w14:textId="77777777" w:rsidR="00963A36" w:rsidRPr="00A82DAC" w:rsidRDefault="00963A36" w:rsidP="00E66726">
            <w:pPr>
              <w:pStyle w:val="Heading1"/>
              <w:ind w:left="0" w:firstLine="0"/>
              <w:outlineLvl w:val="0"/>
              <w:rPr>
                <w:rFonts w:ascii="Calibri" w:hAnsi="Calibri"/>
                <w:sz w:val="22"/>
                <w:szCs w:val="22"/>
              </w:rPr>
            </w:pPr>
          </w:p>
        </w:tc>
      </w:tr>
    </w:tbl>
    <w:p w14:paraId="1D7E34D9" w14:textId="77777777" w:rsidR="00955A71" w:rsidRPr="00A82DAC" w:rsidRDefault="00955A71"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Ofgem has been fully engaged throughout the development of </w:t>
      </w:r>
      <w:r w:rsidR="00C2318B" w:rsidRPr="00A82DAC">
        <w:rPr>
          <w:rFonts w:ascii="Calibri" w:hAnsi="Calibri" w:cs="Verdana"/>
          <w:sz w:val="22"/>
          <w:szCs w:val="22"/>
        </w:rPr>
        <w:t>DCP 222</w:t>
      </w:r>
      <w:r w:rsidR="00992EB7" w:rsidRPr="00A82DAC">
        <w:rPr>
          <w:rFonts w:ascii="Calibri" w:hAnsi="Calibri" w:cs="Verdana"/>
          <w:sz w:val="22"/>
          <w:szCs w:val="22"/>
        </w:rPr>
        <w:t xml:space="preserve"> </w:t>
      </w:r>
      <w:r w:rsidRPr="00A82DAC">
        <w:rPr>
          <w:rFonts w:ascii="Calibri" w:hAnsi="Calibri" w:cs="Verdana"/>
          <w:sz w:val="22"/>
          <w:szCs w:val="22"/>
        </w:rPr>
        <w:t>as a member of the Working Group.</w:t>
      </w:r>
    </w:p>
    <w:p w14:paraId="0DBE1977" w14:textId="77777777" w:rsidR="00963A36" w:rsidRPr="00A82DAC" w:rsidRDefault="00963A36" w:rsidP="00963A36">
      <w:pPr>
        <w:rPr>
          <w:rFonts w:ascii="Calibri" w:hAnsi="Calibri"/>
          <w:sz w:val="22"/>
          <w:szCs w:val="22"/>
        </w:rPr>
      </w:pPr>
    </w:p>
    <w:p w14:paraId="50E39949" w14:textId="77777777" w:rsidR="00F75D66" w:rsidRPr="00A82DAC" w:rsidRDefault="00F75D66"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lastRenderedPageBreak/>
        <w:t>ENVIRONMENTAL IMPACT</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2CCA9971" w14:textId="77777777" w:rsidTr="00E66726">
        <w:trPr>
          <w:trHeight w:hRule="exact" w:val="57"/>
        </w:trPr>
        <w:tc>
          <w:tcPr>
            <w:tcW w:w="9134" w:type="dxa"/>
            <w:shd w:val="clear" w:color="auto" w:fill="86AD82"/>
            <w:vAlign w:val="center"/>
          </w:tcPr>
          <w:p w14:paraId="467C620E" w14:textId="77777777" w:rsidR="00963A36" w:rsidRPr="00A82DAC" w:rsidRDefault="00963A36" w:rsidP="00E66726">
            <w:pPr>
              <w:pStyle w:val="Heading1"/>
              <w:ind w:left="0" w:firstLine="0"/>
              <w:outlineLvl w:val="0"/>
              <w:rPr>
                <w:rFonts w:ascii="Calibri" w:hAnsi="Calibri"/>
                <w:sz w:val="22"/>
                <w:szCs w:val="22"/>
              </w:rPr>
            </w:pPr>
          </w:p>
        </w:tc>
      </w:tr>
    </w:tbl>
    <w:p w14:paraId="736D3C2B" w14:textId="77777777" w:rsidR="00F75D66" w:rsidRPr="00A82DAC" w:rsidRDefault="00F75D66"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In accordance with DCUSA </w:t>
      </w:r>
      <w:r w:rsidR="00F147DF" w:rsidRPr="00A82DAC">
        <w:rPr>
          <w:rFonts w:ascii="Calibri" w:hAnsi="Calibri" w:cs="Verdana"/>
          <w:sz w:val="22"/>
          <w:szCs w:val="22"/>
        </w:rPr>
        <w:t>C</w:t>
      </w:r>
      <w:r w:rsidRPr="00A82DAC">
        <w:rPr>
          <w:rFonts w:ascii="Calibri" w:hAnsi="Calibri" w:cs="Verdana"/>
          <w:sz w:val="22"/>
          <w:szCs w:val="22"/>
        </w:rPr>
        <w:t>lause 11.14.6, the Working Group assessed whether there would be a material impact on gr</w:t>
      </w:r>
      <w:r w:rsidR="00775090" w:rsidRPr="00A82DAC">
        <w:rPr>
          <w:rFonts w:ascii="Calibri" w:hAnsi="Calibri" w:cs="Verdana"/>
          <w:sz w:val="22"/>
          <w:szCs w:val="22"/>
        </w:rPr>
        <w:t>eenhouse g</w:t>
      </w:r>
      <w:r w:rsidR="00C2318B" w:rsidRPr="00A82DAC">
        <w:rPr>
          <w:rFonts w:ascii="Calibri" w:hAnsi="Calibri" w:cs="Verdana"/>
          <w:sz w:val="22"/>
          <w:szCs w:val="22"/>
        </w:rPr>
        <w:t>as emissions if DCP 222</w:t>
      </w:r>
      <w:r w:rsidRPr="00A82DAC">
        <w:rPr>
          <w:rFonts w:ascii="Calibri" w:hAnsi="Calibri" w:cs="Verdana"/>
          <w:sz w:val="22"/>
          <w:szCs w:val="22"/>
        </w:rPr>
        <w:t xml:space="preserve"> were implemented. The Working Group did not identify any material impact on greenhouse gas emissions from the implementation of this C</w:t>
      </w:r>
      <w:r w:rsidR="00F147DF" w:rsidRPr="00A82DAC">
        <w:rPr>
          <w:rFonts w:ascii="Calibri" w:hAnsi="Calibri" w:cs="Verdana"/>
          <w:sz w:val="22"/>
          <w:szCs w:val="22"/>
        </w:rPr>
        <w:t>P</w:t>
      </w:r>
      <w:r w:rsidRPr="00A82DAC">
        <w:rPr>
          <w:rFonts w:ascii="Calibri" w:hAnsi="Calibri" w:cs="Verdana"/>
          <w:sz w:val="22"/>
          <w:szCs w:val="22"/>
        </w:rPr>
        <w:t>.</w:t>
      </w:r>
    </w:p>
    <w:p w14:paraId="40AA3FB2" w14:textId="77777777" w:rsidR="00565E77" w:rsidRPr="00A82DAC" w:rsidRDefault="00565E77"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PANEL RECOMMENDATION</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4F7135CF" w14:textId="77777777" w:rsidTr="00E66726">
        <w:trPr>
          <w:trHeight w:hRule="exact" w:val="57"/>
        </w:trPr>
        <w:tc>
          <w:tcPr>
            <w:tcW w:w="9134" w:type="dxa"/>
            <w:shd w:val="clear" w:color="auto" w:fill="86AD82"/>
            <w:vAlign w:val="center"/>
          </w:tcPr>
          <w:p w14:paraId="5E5A7617" w14:textId="77777777" w:rsidR="00963A36" w:rsidRPr="00A82DAC" w:rsidRDefault="00963A36" w:rsidP="00E66726">
            <w:pPr>
              <w:pStyle w:val="Heading1"/>
              <w:ind w:left="0" w:firstLine="0"/>
              <w:outlineLvl w:val="0"/>
              <w:rPr>
                <w:rFonts w:ascii="Calibri" w:hAnsi="Calibri"/>
                <w:sz w:val="22"/>
                <w:szCs w:val="22"/>
              </w:rPr>
            </w:pPr>
          </w:p>
        </w:tc>
      </w:tr>
    </w:tbl>
    <w:p w14:paraId="452A1DCA" w14:textId="6968A195" w:rsidR="00565E77" w:rsidRPr="00A82DAC" w:rsidRDefault="00565E77"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The Panel approved this Change Report </w:t>
      </w:r>
      <w:r w:rsidR="00C03FD5" w:rsidRPr="00A82DAC">
        <w:rPr>
          <w:rFonts w:ascii="Calibri" w:hAnsi="Calibri" w:cs="Verdana"/>
          <w:sz w:val="22"/>
          <w:szCs w:val="22"/>
        </w:rPr>
        <w:t>on</w:t>
      </w:r>
      <w:r w:rsidR="00F96626" w:rsidRPr="00A82DAC">
        <w:rPr>
          <w:rFonts w:ascii="Calibri" w:hAnsi="Calibri" w:cs="Verdana"/>
          <w:sz w:val="22"/>
          <w:szCs w:val="22"/>
        </w:rPr>
        <w:t xml:space="preserve"> </w:t>
      </w:r>
      <w:r w:rsidR="00EC03DC">
        <w:rPr>
          <w:rFonts w:ascii="Calibri" w:hAnsi="Calibri" w:cs="Verdana"/>
          <w:b/>
          <w:sz w:val="22"/>
          <w:szCs w:val="22"/>
        </w:rPr>
        <w:t>2020 January</w:t>
      </w:r>
      <w:r w:rsidR="00F3381D">
        <w:rPr>
          <w:rFonts w:ascii="Calibri" w:hAnsi="Calibri" w:cs="Verdana"/>
          <w:b/>
          <w:sz w:val="22"/>
          <w:szCs w:val="22"/>
        </w:rPr>
        <w:t xml:space="preserve"> </w:t>
      </w:r>
      <w:r w:rsidR="0042715E">
        <w:rPr>
          <w:rFonts w:ascii="Calibri" w:hAnsi="Calibri" w:cs="Verdana"/>
          <w:b/>
          <w:sz w:val="22"/>
          <w:szCs w:val="22"/>
        </w:rPr>
        <w:t>201</w:t>
      </w:r>
      <w:r w:rsidR="00EC03DC">
        <w:rPr>
          <w:rFonts w:ascii="Calibri" w:hAnsi="Calibri" w:cs="Verdana"/>
          <w:b/>
          <w:sz w:val="22"/>
          <w:szCs w:val="22"/>
        </w:rPr>
        <w:t>6</w:t>
      </w:r>
      <w:r w:rsidR="00787C9A" w:rsidRPr="00A82DAC">
        <w:rPr>
          <w:rFonts w:ascii="Calibri" w:hAnsi="Calibri" w:cs="Verdana"/>
          <w:sz w:val="22"/>
          <w:szCs w:val="22"/>
        </w:rPr>
        <w:t>.</w:t>
      </w:r>
      <w:r w:rsidR="009658E5" w:rsidRPr="00A82DAC">
        <w:rPr>
          <w:rFonts w:ascii="Calibri" w:hAnsi="Calibri" w:cs="Verdana"/>
          <w:sz w:val="22"/>
          <w:szCs w:val="22"/>
        </w:rPr>
        <w:t xml:space="preserve"> </w:t>
      </w:r>
      <w:r w:rsidRPr="00A82DAC">
        <w:rPr>
          <w:rFonts w:ascii="Calibri" w:hAnsi="Calibri" w:cs="Verdana"/>
          <w:sz w:val="22"/>
          <w:szCs w:val="22"/>
        </w:rPr>
        <w:t xml:space="preserve">The Panel considered that the Working Group had carried out the level of analysis required to enable Parties to understand the impact of the proposed amendment and to vote on </w:t>
      </w:r>
      <w:r w:rsidR="00F35F4B" w:rsidRPr="00A82DAC">
        <w:rPr>
          <w:rFonts w:ascii="Calibri" w:hAnsi="Calibri" w:cs="Verdana"/>
          <w:sz w:val="22"/>
          <w:szCs w:val="22"/>
        </w:rPr>
        <w:t>DCP</w:t>
      </w:r>
      <w:r w:rsidR="00C2318B" w:rsidRPr="00A82DAC">
        <w:rPr>
          <w:rFonts w:ascii="Calibri" w:hAnsi="Calibri" w:cs="Verdana"/>
          <w:sz w:val="22"/>
          <w:szCs w:val="22"/>
        </w:rPr>
        <w:t xml:space="preserve"> 222</w:t>
      </w:r>
      <w:r w:rsidR="00F35F4B" w:rsidRPr="00A82DAC">
        <w:rPr>
          <w:rFonts w:ascii="Calibri" w:hAnsi="Calibri" w:cs="Verdana"/>
          <w:sz w:val="22"/>
          <w:szCs w:val="22"/>
        </w:rPr>
        <w:t>.</w:t>
      </w:r>
    </w:p>
    <w:p w14:paraId="7BC5B52E" w14:textId="77777777" w:rsidR="00565E77" w:rsidRPr="00A82DAC" w:rsidRDefault="00565E77"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The timetable for the progression of the Change Proposals is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7"/>
        <w:gridCol w:w="2259"/>
      </w:tblGrid>
      <w:tr w:rsidR="008A7057" w:rsidRPr="00A82DAC" w14:paraId="3A061FBD" w14:textId="77777777" w:rsidTr="00B578E4">
        <w:trPr>
          <w:trHeight w:val="257"/>
          <w:jc w:val="center"/>
        </w:trPr>
        <w:tc>
          <w:tcPr>
            <w:tcW w:w="5287" w:type="dxa"/>
          </w:tcPr>
          <w:p w14:paraId="6AC4AE01" w14:textId="77777777" w:rsidR="00565E77" w:rsidRPr="00A82DAC" w:rsidRDefault="00565E77" w:rsidP="00B87939">
            <w:pPr>
              <w:keepNext/>
              <w:jc w:val="both"/>
              <w:rPr>
                <w:rFonts w:ascii="Calibri" w:hAnsi="Calibri"/>
                <w:b/>
                <w:sz w:val="22"/>
                <w:szCs w:val="22"/>
              </w:rPr>
            </w:pPr>
            <w:r w:rsidRPr="00A82DAC">
              <w:rPr>
                <w:rFonts w:ascii="Calibri" w:hAnsi="Calibri"/>
                <w:b/>
                <w:sz w:val="22"/>
                <w:szCs w:val="22"/>
              </w:rPr>
              <w:t>Activity</w:t>
            </w:r>
          </w:p>
        </w:tc>
        <w:tc>
          <w:tcPr>
            <w:tcW w:w="2259" w:type="dxa"/>
          </w:tcPr>
          <w:p w14:paraId="165445CA" w14:textId="77777777" w:rsidR="00565E77" w:rsidRPr="00A82DAC" w:rsidRDefault="00565E77" w:rsidP="00B87939">
            <w:pPr>
              <w:keepNext/>
              <w:jc w:val="both"/>
              <w:rPr>
                <w:rFonts w:ascii="Calibri" w:hAnsi="Calibri"/>
                <w:b/>
                <w:sz w:val="22"/>
                <w:szCs w:val="22"/>
              </w:rPr>
            </w:pPr>
            <w:r w:rsidRPr="00A82DAC">
              <w:rPr>
                <w:rFonts w:ascii="Calibri" w:hAnsi="Calibri"/>
                <w:b/>
                <w:sz w:val="22"/>
                <w:szCs w:val="22"/>
              </w:rPr>
              <w:t>Date</w:t>
            </w:r>
          </w:p>
        </w:tc>
      </w:tr>
      <w:tr w:rsidR="00A56450" w:rsidRPr="00A82DAC" w14:paraId="635EC81A" w14:textId="77777777" w:rsidTr="00B578E4">
        <w:trPr>
          <w:trHeight w:val="257"/>
          <w:jc w:val="center"/>
        </w:trPr>
        <w:tc>
          <w:tcPr>
            <w:tcW w:w="5287" w:type="dxa"/>
          </w:tcPr>
          <w:p w14:paraId="17FC68D5" w14:textId="77777777" w:rsidR="00A56450" w:rsidRPr="00A82DAC" w:rsidRDefault="00A56450" w:rsidP="00B87939">
            <w:pPr>
              <w:keepNext/>
              <w:jc w:val="both"/>
              <w:rPr>
                <w:rFonts w:ascii="Calibri" w:hAnsi="Calibri" w:cs="Arial"/>
                <w:bCs/>
                <w:iCs/>
                <w:sz w:val="22"/>
                <w:szCs w:val="22"/>
              </w:rPr>
            </w:pPr>
            <w:r w:rsidRPr="00A82DAC">
              <w:rPr>
                <w:rFonts w:ascii="Calibri" w:hAnsi="Calibri" w:cs="Arial"/>
                <w:bCs/>
                <w:iCs/>
                <w:sz w:val="22"/>
                <w:szCs w:val="22"/>
              </w:rPr>
              <w:t>Change Report approved by DCUSA Panel</w:t>
            </w:r>
          </w:p>
        </w:tc>
        <w:tc>
          <w:tcPr>
            <w:tcW w:w="2259" w:type="dxa"/>
          </w:tcPr>
          <w:p w14:paraId="494E7EAE" w14:textId="77777777" w:rsidR="00A56450" w:rsidRPr="00A82DAC" w:rsidRDefault="00EC03DC" w:rsidP="00B87939">
            <w:pPr>
              <w:keepNext/>
              <w:jc w:val="both"/>
              <w:rPr>
                <w:rFonts w:ascii="Calibri" w:hAnsi="Calibri" w:cs="Arial"/>
                <w:bCs/>
                <w:iCs/>
                <w:sz w:val="22"/>
                <w:szCs w:val="22"/>
              </w:rPr>
            </w:pPr>
            <w:r>
              <w:rPr>
                <w:rFonts w:ascii="Calibri" w:hAnsi="Calibri" w:cs="Arial"/>
                <w:bCs/>
                <w:iCs/>
                <w:sz w:val="22"/>
                <w:szCs w:val="22"/>
              </w:rPr>
              <w:t>20 January 2016</w:t>
            </w:r>
          </w:p>
        </w:tc>
      </w:tr>
      <w:tr w:rsidR="00A56450" w:rsidRPr="00A82DAC" w14:paraId="1163EBD6" w14:textId="77777777" w:rsidTr="00B578E4">
        <w:trPr>
          <w:trHeight w:val="257"/>
          <w:jc w:val="center"/>
        </w:trPr>
        <w:tc>
          <w:tcPr>
            <w:tcW w:w="5287" w:type="dxa"/>
          </w:tcPr>
          <w:p w14:paraId="462F870E" w14:textId="77777777" w:rsidR="00A56450" w:rsidRPr="00A82DAC" w:rsidRDefault="00A56450" w:rsidP="00B87939">
            <w:pPr>
              <w:keepNext/>
              <w:jc w:val="both"/>
              <w:rPr>
                <w:rFonts w:ascii="Calibri" w:hAnsi="Calibri" w:cs="Arial"/>
                <w:bCs/>
                <w:iCs/>
                <w:sz w:val="22"/>
                <w:szCs w:val="22"/>
              </w:rPr>
            </w:pPr>
            <w:r w:rsidRPr="00A82DAC">
              <w:rPr>
                <w:rFonts w:ascii="Calibri" w:hAnsi="Calibri" w:cs="Arial"/>
                <w:bCs/>
                <w:iCs/>
                <w:sz w:val="22"/>
                <w:szCs w:val="22"/>
              </w:rPr>
              <w:t>Change Report issued for voting</w:t>
            </w:r>
          </w:p>
        </w:tc>
        <w:tc>
          <w:tcPr>
            <w:tcW w:w="2259" w:type="dxa"/>
          </w:tcPr>
          <w:p w14:paraId="285CF65C" w14:textId="77777777" w:rsidR="00A56450" w:rsidRPr="00A82DAC" w:rsidRDefault="00EC03DC" w:rsidP="00B87939">
            <w:pPr>
              <w:keepNext/>
              <w:jc w:val="both"/>
              <w:rPr>
                <w:rFonts w:ascii="Calibri" w:hAnsi="Calibri" w:cs="Arial"/>
                <w:bCs/>
                <w:iCs/>
                <w:sz w:val="22"/>
                <w:szCs w:val="22"/>
              </w:rPr>
            </w:pPr>
            <w:r w:rsidRPr="0042715E">
              <w:rPr>
                <w:rFonts w:asciiTheme="minorHAnsi" w:hAnsiTheme="minorHAnsi"/>
                <w:sz w:val="22"/>
              </w:rPr>
              <w:t>22 January</w:t>
            </w:r>
            <w:r w:rsidRPr="0042715E">
              <w:rPr>
                <w:rFonts w:asciiTheme="minorHAnsi" w:hAnsiTheme="minorHAnsi"/>
              </w:rPr>
              <w:t xml:space="preserve"> 201</w:t>
            </w:r>
            <w:r w:rsidRPr="0042715E">
              <w:rPr>
                <w:rFonts w:asciiTheme="minorHAnsi" w:hAnsiTheme="minorHAnsi"/>
                <w:sz w:val="22"/>
              </w:rPr>
              <w:t>6</w:t>
            </w:r>
          </w:p>
        </w:tc>
      </w:tr>
      <w:tr w:rsidR="00A56450" w:rsidRPr="00A82DAC" w14:paraId="4D14FFEB" w14:textId="77777777" w:rsidTr="00B578E4">
        <w:trPr>
          <w:trHeight w:val="241"/>
          <w:jc w:val="center"/>
        </w:trPr>
        <w:tc>
          <w:tcPr>
            <w:tcW w:w="5287" w:type="dxa"/>
          </w:tcPr>
          <w:p w14:paraId="415B1E00" w14:textId="77777777" w:rsidR="00A56450" w:rsidRPr="00A82DAC" w:rsidRDefault="00A56450" w:rsidP="00B87939">
            <w:pPr>
              <w:keepNext/>
              <w:jc w:val="both"/>
              <w:rPr>
                <w:rFonts w:ascii="Calibri" w:hAnsi="Calibri" w:cs="Arial"/>
                <w:bCs/>
                <w:iCs/>
                <w:sz w:val="22"/>
                <w:szCs w:val="22"/>
              </w:rPr>
            </w:pPr>
            <w:r w:rsidRPr="00A82DAC">
              <w:rPr>
                <w:rFonts w:ascii="Calibri" w:hAnsi="Calibri" w:cs="Arial"/>
                <w:bCs/>
                <w:iCs/>
                <w:sz w:val="22"/>
                <w:szCs w:val="22"/>
              </w:rPr>
              <w:t>Voting closes</w:t>
            </w:r>
          </w:p>
        </w:tc>
        <w:tc>
          <w:tcPr>
            <w:tcW w:w="2259" w:type="dxa"/>
          </w:tcPr>
          <w:p w14:paraId="5F9AB4BF" w14:textId="77777777" w:rsidR="00A56450" w:rsidRPr="00A82DAC" w:rsidRDefault="00EC03DC" w:rsidP="00B87939">
            <w:pPr>
              <w:keepNext/>
              <w:jc w:val="both"/>
              <w:rPr>
                <w:rFonts w:ascii="Calibri" w:hAnsi="Calibri" w:cs="Arial"/>
                <w:bCs/>
                <w:iCs/>
                <w:sz w:val="22"/>
                <w:szCs w:val="22"/>
              </w:rPr>
            </w:pPr>
            <w:r w:rsidRPr="0042715E">
              <w:rPr>
                <w:rFonts w:asciiTheme="minorHAnsi" w:hAnsiTheme="minorHAnsi"/>
                <w:sz w:val="22"/>
              </w:rPr>
              <w:t xml:space="preserve">12 February </w:t>
            </w:r>
            <w:r w:rsidRPr="0042715E">
              <w:rPr>
                <w:rFonts w:asciiTheme="minorHAnsi" w:hAnsiTheme="minorHAnsi"/>
              </w:rPr>
              <w:t>2016</w:t>
            </w:r>
          </w:p>
        </w:tc>
      </w:tr>
      <w:tr w:rsidR="00A56450" w:rsidRPr="00A82DAC" w14:paraId="2A3DEB9E" w14:textId="77777777" w:rsidTr="00B578E4">
        <w:trPr>
          <w:trHeight w:val="257"/>
          <w:jc w:val="center"/>
        </w:trPr>
        <w:tc>
          <w:tcPr>
            <w:tcW w:w="5287" w:type="dxa"/>
          </w:tcPr>
          <w:p w14:paraId="39AAAFDD" w14:textId="77777777" w:rsidR="00A56450" w:rsidRPr="00A82DAC" w:rsidRDefault="00A56450" w:rsidP="00B87939">
            <w:pPr>
              <w:keepNext/>
              <w:jc w:val="both"/>
              <w:rPr>
                <w:rFonts w:ascii="Calibri" w:hAnsi="Calibri" w:cs="Arial"/>
                <w:bCs/>
                <w:iCs/>
                <w:sz w:val="22"/>
                <w:szCs w:val="22"/>
              </w:rPr>
            </w:pPr>
            <w:r w:rsidRPr="00A82DAC">
              <w:rPr>
                <w:rFonts w:ascii="Calibri" w:hAnsi="Calibri" w:cs="Arial"/>
                <w:bCs/>
                <w:iCs/>
                <w:sz w:val="22"/>
                <w:szCs w:val="22"/>
              </w:rPr>
              <w:t>Change Declaration</w:t>
            </w:r>
          </w:p>
        </w:tc>
        <w:tc>
          <w:tcPr>
            <w:tcW w:w="2259" w:type="dxa"/>
          </w:tcPr>
          <w:p w14:paraId="642994CA" w14:textId="77777777" w:rsidR="00A56450" w:rsidRPr="00A82DAC" w:rsidRDefault="00EC03DC" w:rsidP="00B87939">
            <w:pPr>
              <w:keepNext/>
              <w:jc w:val="both"/>
              <w:rPr>
                <w:rFonts w:ascii="Calibri" w:hAnsi="Calibri" w:cs="Arial"/>
                <w:bCs/>
                <w:iCs/>
                <w:sz w:val="22"/>
                <w:szCs w:val="22"/>
              </w:rPr>
            </w:pPr>
            <w:r w:rsidRPr="0042715E">
              <w:rPr>
                <w:rFonts w:asciiTheme="minorHAnsi" w:hAnsiTheme="minorHAnsi"/>
                <w:sz w:val="22"/>
              </w:rPr>
              <w:t>16 February</w:t>
            </w:r>
            <w:r w:rsidRPr="0042715E">
              <w:rPr>
                <w:rFonts w:asciiTheme="minorHAnsi" w:hAnsiTheme="minorHAnsi"/>
              </w:rPr>
              <w:t xml:space="preserve"> 201</w:t>
            </w:r>
            <w:r w:rsidRPr="0042715E">
              <w:rPr>
                <w:rFonts w:asciiTheme="minorHAnsi" w:hAnsiTheme="minorHAnsi"/>
                <w:sz w:val="22"/>
              </w:rPr>
              <w:t>6</w:t>
            </w:r>
          </w:p>
        </w:tc>
      </w:tr>
      <w:tr w:rsidR="00A56450" w:rsidRPr="00A82DAC" w14:paraId="68454A6C" w14:textId="77777777" w:rsidTr="00B578E4">
        <w:trPr>
          <w:trHeight w:val="273"/>
          <w:jc w:val="center"/>
        </w:trPr>
        <w:tc>
          <w:tcPr>
            <w:tcW w:w="5287" w:type="dxa"/>
          </w:tcPr>
          <w:p w14:paraId="2484C4E5" w14:textId="77777777" w:rsidR="00A56450" w:rsidRPr="00A82DAC" w:rsidRDefault="00A56450" w:rsidP="00B87939">
            <w:pPr>
              <w:keepNext/>
              <w:jc w:val="both"/>
              <w:rPr>
                <w:rFonts w:ascii="Calibri" w:hAnsi="Calibri" w:cs="Arial"/>
                <w:bCs/>
                <w:iCs/>
                <w:sz w:val="22"/>
                <w:szCs w:val="22"/>
              </w:rPr>
            </w:pPr>
            <w:r w:rsidRPr="00A82DAC">
              <w:rPr>
                <w:rFonts w:ascii="Calibri" w:hAnsi="Calibri" w:cs="Arial"/>
                <w:bCs/>
                <w:iCs/>
                <w:sz w:val="22"/>
                <w:szCs w:val="22"/>
              </w:rPr>
              <w:t>Authority Decision</w:t>
            </w:r>
          </w:p>
        </w:tc>
        <w:tc>
          <w:tcPr>
            <w:tcW w:w="2259" w:type="dxa"/>
          </w:tcPr>
          <w:p w14:paraId="14825D63" w14:textId="77777777" w:rsidR="00A56450" w:rsidRPr="00A82DAC" w:rsidRDefault="00EC03DC" w:rsidP="00B87939">
            <w:pPr>
              <w:keepNext/>
              <w:jc w:val="both"/>
              <w:rPr>
                <w:rFonts w:ascii="Calibri" w:hAnsi="Calibri" w:cs="Arial"/>
                <w:bCs/>
                <w:iCs/>
                <w:sz w:val="22"/>
                <w:szCs w:val="22"/>
              </w:rPr>
            </w:pPr>
            <w:r w:rsidRPr="0042715E">
              <w:rPr>
                <w:rFonts w:asciiTheme="minorHAnsi" w:hAnsiTheme="minorHAnsi"/>
                <w:sz w:val="22"/>
              </w:rPr>
              <w:t>22 March</w:t>
            </w:r>
            <w:r w:rsidRPr="0042715E">
              <w:rPr>
                <w:rFonts w:asciiTheme="minorHAnsi" w:hAnsiTheme="minorHAnsi"/>
              </w:rPr>
              <w:t xml:space="preserve"> 201</w:t>
            </w:r>
            <w:r w:rsidRPr="0042715E">
              <w:rPr>
                <w:rFonts w:asciiTheme="minorHAnsi" w:hAnsiTheme="minorHAnsi"/>
                <w:sz w:val="22"/>
              </w:rPr>
              <w:t>6</w:t>
            </w:r>
          </w:p>
        </w:tc>
      </w:tr>
      <w:tr w:rsidR="00A56450" w:rsidRPr="00A82DAC" w14:paraId="662D9A1C" w14:textId="77777777" w:rsidTr="00B578E4">
        <w:trPr>
          <w:trHeight w:val="273"/>
          <w:jc w:val="center"/>
        </w:trPr>
        <w:tc>
          <w:tcPr>
            <w:tcW w:w="5287" w:type="dxa"/>
          </w:tcPr>
          <w:p w14:paraId="4544F88F" w14:textId="77777777" w:rsidR="00A56450" w:rsidRPr="00A82DAC" w:rsidRDefault="00540962" w:rsidP="00B87939">
            <w:pPr>
              <w:keepNext/>
              <w:jc w:val="both"/>
              <w:rPr>
                <w:rFonts w:ascii="Calibri" w:hAnsi="Calibri" w:cs="Arial"/>
                <w:bCs/>
                <w:iCs/>
                <w:sz w:val="22"/>
                <w:szCs w:val="22"/>
              </w:rPr>
            </w:pPr>
            <w:r w:rsidRPr="00A82DAC">
              <w:rPr>
                <w:rFonts w:ascii="Calibri" w:hAnsi="Calibri" w:cs="Arial"/>
                <w:bCs/>
                <w:iCs/>
                <w:sz w:val="22"/>
                <w:szCs w:val="22"/>
              </w:rPr>
              <w:t>DCP 222</w:t>
            </w:r>
            <w:r w:rsidR="00A56450" w:rsidRPr="00A82DAC">
              <w:rPr>
                <w:rFonts w:ascii="Calibri" w:hAnsi="Calibri" w:cs="Arial"/>
                <w:bCs/>
                <w:iCs/>
                <w:sz w:val="22"/>
                <w:szCs w:val="22"/>
              </w:rPr>
              <w:t xml:space="preserve"> Implemented</w:t>
            </w:r>
          </w:p>
        </w:tc>
        <w:tc>
          <w:tcPr>
            <w:tcW w:w="2259" w:type="dxa"/>
          </w:tcPr>
          <w:p w14:paraId="0200724D" w14:textId="77777777" w:rsidR="00A56450" w:rsidRPr="00A82DAC" w:rsidRDefault="00540962" w:rsidP="00540962">
            <w:pPr>
              <w:keepNext/>
              <w:jc w:val="both"/>
              <w:rPr>
                <w:rFonts w:ascii="Calibri" w:hAnsi="Calibri" w:cs="Arial"/>
                <w:bCs/>
                <w:iCs/>
                <w:sz w:val="22"/>
                <w:szCs w:val="22"/>
              </w:rPr>
            </w:pPr>
            <w:r w:rsidRPr="00A82DAC">
              <w:rPr>
                <w:rFonts w:ascii="Calibri" w:hAnsi="Calibri" w:cs="Arial"/>
                <w:bCs/>
                <w:iCs/>
                <w:sz w:val="22"/>
                <w:szCs w:val="22"/>
              </w:rPr>
              <w:t>1 April 2018</w:t>
            </w:r>
          </w:p>
        </w:tc>
      </w:tr>
    </w:tbl>
    <w:p w14:paraId="7E7E0F78" w14:textId="77777777" w:rsidR="005F3A7F" w:rsidRPr="00A82DAC" w:rsidRDefault="005F3A7F"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NEXT STEPS</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200F0D34" w14:textId="77777777" w:rsidTr="00E66726">
        <w:trPr>
          <w:trHeight w:hRule="exact" w:val="57"/>
        </w:trPr>
        <w:tc>
          <w:tcPr>
            <w:tcW w:w="9134" w:type="dxa"/>
            <w:shd w:val="clear" w:color="auto" w:fill="86AD82"/>
            <w:vAlign w:val="center"/>
          </w:tcPr>
          <w:p w14:paraId="452463A2" w14:textId="77777777" w:rsidR="00963A36" w:rsidRPr="00A82DAC" w:rsidRDefault="00963A36" w:rsidP="00E66726">
            <w:pPr>
              <w:pStyle w:val="Heading1"/>
              <w:ind w:left="0" w:firstLine="0"/>
              <w:outlineLvl w:val="0"/>
              <w:rPr>
                <w:rFonts w:ascii="Calibri" w:hAnsi="Calibri"/>
                <w:sz w:val="22"/>
                <w:szCs w:val="22"/>
              </w:rPr>
            </w:pPr>
          </w:p>
        </w:tc>
      </w:tr>
    </w:tbl>
    <w:p w14:paraId="7C7A4513" w14:textId="58CC4100" w:rsidR="005F3A7F" w:rsidRPr="00A82DAC" w:rsidRDefault="005F3A7F"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Parties are invited to consider the proposed amendment (</w:t>
      </w:r>
      <w:r w:rsidR="00AD0EFB" w:rsidRPr="00A82DAC">
        <w:rPr>
          <w:rFonts w:ascii="Calibri" w:hAnsi="Calibri" w:cs="Verdana"/>
          <w:sz w:val="22"/>
          <w:szCs w:val="22"/>
        </w:rPr>
        <w:t>Attachment 1</w:t>
      </w:r>
      <w:r w:rsidRPr="00A82DAC">
        <w:rPr>
          <w:rFonts w:ascii="Calibri" w:hAnsi="Calibri" w:cs="Verdana"/>
          <w:sz w:val="22"/>
          <w:szCs w:val="22"/>
        </w:rPr>
        <w:t>) and submit their votes u</w:t>
      </w:r>
      <w:r w:rsidR="00AD0EFB" w:rsidRPr="00A82DAC">
        <w:rPr>
          <w:rFonts w:ascii="Calibri" w:hAnsi="Calibri" w:cs="Verdana"/>
          <w:sz w:val="22"/>
          <w:szCs w:val="22"/>
        </w:rPr>
        <w:t>sing the Voting form (Attachment 2</w:t>
      </w:r>
      <w:r w:rsidRPr="00A82DAC">
        <w:rPr>
          <w:rFonts w:ascii="Calibri" w:hAnsi="Calibri" w:cs="Verdana"/>
          <w:sz w:val="22"/>
          <w:szCs w:val="22"/>
        </w:rPr>
        <w:t>) t</w:t>
      </w:r>
      <w:r w:rsidR="003B328F" w:rsidRPr="00A82DAC">
        <w:rPr>
          <w:rFonts w:ascii="Calibri" w:hAnsi="Calibri" w:cs="Verdana"/>
          <w:sz w:val="22"/>
          <w:szCs w:val="22"/>
        </w:rPr>
        <w:t xml:space="preserve">o </w:t>
      </w:r>
      <w:hyperlink r:id="rId12" w:history="1">
        <w:r w:rsidR="003B328F" w:rsidRPr="00A82DAC">
          <w:rPr>
            <w:rStyle w:val="Hyperlink"/>
            <w:rFonts w:ascii="Calibri" w:hAnsi="Calibri" w:cs="Verdana"/>
            <w:color w:val="0070C0"/>
            <w:sz w:val="22"/>
            <w:szCs w:val="22"/>
          </w:rPr>
          <w:t>DCUSA@electralink.co.uk</w:t>
        </w:r>
      </w:hyperlink>
      <w:r w:rsidR="003B328F" w:rsidRPr="00A82DAC">
        <w:rPr>
          <w:rFonts w:ascii="Calibri" w:hAnsi="Calibri" w:cs="Verdana"/>
          <w:sz w:val="22"/>
          <w:szCs w:val="22"/>
        </w:rPr>
        <w:t xml:space="preserve"> b</w:t>
      </w:r>
      <w:r w:rsidR="008C0A79" w:rsidRPr="00A82DAC">
        <w:rPr>
          <w:rFonts w:ascii="Calibri" w:hAnsi="Calibri" w:cs="Verdana"/>
          <w:sz w:val="22"/>
          <w:szCs w:val="22"/>
        </w:rPr>
        <w:t xml:space="preserve">y </w:t>
      </w:r>
      <w:r w:rsidR="00EC03DC" w:rsidRPr="0042715E">
        <w:rPr>
          <w:rFonts w:ascii="Calibri" w:hAnsi="Calibri"/>
          <w:b/>
          <w:sz w:val="22"/>
        </w:rPr>
        <w:t xml:space="preserve">12 February </w:t>
      </w:r>
      <w:r w:rsidR="00BD13A6" w:rsidRPr="00973F8B">
        <w:rPr>
          <w:rFonts w:ascii="Calibri" w:hAnsi="Calibri"/>
          <w:b/>
          <w:sz w:val="22"/>
          <w:szCs w:val="22"/>
        </w:rPr>
        <w:t>201</w:t>
      </w:r>
      <w:r w:rsidR="00EC03DC">
        <w:rPr>
          <w:rFonts w:ascii="Calibri" w:hAnsi="Calibri"/>
          <w:b/>
          <w:sz w:val="22"/>
          <w:szCs w:val="22"/>
        </w:rPr>
        <w:t>6</w:t>
      </w:r>
      <w:r w:rsidR="00F35F4B" w:rsidRPr="00A82DAC">
        <w:rPr>
          <w:rFonts w:ascii="Calibri" w:hAnsi="Calibri"/>
          <w:b/>
          <w:sz w:val="22"/>
          <w:szCs w:val="22"/>
        </w:rPr>
        <w:t>.</w:t>
      </w:r>
    </w:p>
    <w:p w14:paraId="79B8EB27" w14:textId="77777777" w:rsidR="005F3A7F" w:rsidRPr="00A82DAC" w:rsidRDefault="005F3A7F"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If you have any questions about this paper or the DCUSA Change Process please contact the DCUSA by email</w:t>
      </w:r>
      <w:r w:rsidR="00AD0EFB" w:rsidRPr="00A82DAC">
        <w:rPr>
          <w:rFonts w:ascii="Calibri" w:hAnsi="Calibri" w:cs="Verdana"/>
          <w:sz w:val="22"/>
          <w:szCs w:val="22"/>
        </w:rPr>
        <w:t xml:space="preserve"> </w:t>
      </w:r>
      <w:hyperlink r:id="rId13" w:history="1">
        <w:r w:rsidR="003B328F" w:rsidRPr="00A82DAC">
          <w:rPr>
            <w:rStyle w:val="Hyperlink"/>
            <w:rFonts w:ascii="Calibri" w:hAnsi="Calibri" w:cs="Verdana"/>
            <w:color w:val="0070C0"/>
            <w:sz w:val="22"/>
            <w:szCs w:val="22"/>
          </w:rPr>
          <w:t>DCUSA@electralink.co.uk</w:t>
        </w:r>
      </w:hyperlink>
      <w:r w:rsidR="003B328F" w:rsidRPr="00A82DAC">
        <w:rPr>
          <w:rFonts w:ascii="Calibri" w:hAnsi="Calibri" w:cs="Verdana"/>
          <w:sz w:val="22"/>
          <w:szCs w:val="22"/>
        </w:rPr>
        <w:t xml:space="preserve">  </w:t>
      </w:r>
      <w:r w:rsidRPr="00A82DAC">
        <w:rPr>
          <w:rFonts w:ascii="Calibri" w:hAnsi="Calibri" w:cs="Verdana"/>
          <w:sz w:val="22"/>
          <w:szCs w:val="22"/>
        </w:rPr>
        <w:t>to or telephone 020 7432 2842.</w:t>
      </w:r>
    </w:p>
    <w:p w14:paraId="46221DBF" w14:textId="77777777" w:rsidR="00565E77" w:rsidRPr="00A82DAC" w:rsidRDefault="008E6E48" w:rsidP="00B87939">
      <w:pPr>
        <w:pStyle w:val="Heading1"/>
        <w:tabs>
          <w:tab w:val="clear" w:pos="432"/>
        </w:tabs>
        <w:spacing w:line="360" w:lineRule="auto"/>
        <w:jc w:val="both"/>
        <w:rPr>
          <w:rFonts w:ascii="Calibri" w:hAnsi="Calibri"/>
          <w:sz w:val="22"/>
          <w:szCs w:val="22"/>
        </w:rPr>
      </w:pPr>
      <w:r w:rsidRPr="00A82DAC">
        <w:rPr>
          <w:rFonts w:ascii="Calibri" w:hAnsi="Calibri"/>
          <w:sz w:val="22"/>
          <w:szCs w:val="22"/>
        </w:rPr>
        <w:t>ATTACHMENTS</w:t>
      </w:r>
      <w:r w:rsidR="00565E77" w:rsidRPr="00A82DAC">
        <w:rPr>
          <w:rFonts w:ascii="Calibri" w:hAnsi="Calibri"/>
          <w:sz w:val="22"/>
          <w:szCs w:val="22"/>
        </w:rPr>
        <w:t xml:space="preserve">: </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026592BB" w14:textId="77777777" w:rsidTr="00E66726">
        <w:trPr>
          <w:trHeight w:hRule="exact" w:val="57"/>
        </w:trPr>
        <w:tc>
          <w:tcPr>
            <w:tcW w:w="9134" w:type="dxa"/>
            <w:shd w:val="clear" w:color="auto" w:fill="86AD82"/>
            <w:vAlign w:val="center"/>
          </w:tcPr>
          <w:p w14:paraId="25DBF57D" w14:textId="77777777" w:rsidR="00963A36" w:rsidRPr="00A82DAC" w:rsidRDefault="00963A36" w:rsidP="00E66726">
            <w:pPr>
              <w:pStyle w:val="Heading1"/>
              <w:ind w:left="0" w:firstLine="0"/>
              <w:outlineLvl w:val="0"/>
              <w:rPr>
                <w:rFonts w:ascii="Calibri" w:hAnsi="Calibri"/>
                <w:sz w:val="22"/>
                <w:szCs w:val="22"/>
              </w:rPr>
            </w:pPr>
          </w:p>
        </w:tc>
      </w:tr>
    </w:tbl>
    <w:p w14:paraId="0DBACD01" w14:textId="77777777" w:rsidR="003A6558" w:rsidRPr="00A82DAC" w:rsidRDefault="00D84133" w:rsidP="00B87939">
      <w:pPr>
        <w:pStyle w:val="Heading1"/>
        <w:numPr>
          <w:ilvl w:val="0"/>
          <w:numId w:val="3"/>
        </w:numPr>
        <w:spacing w:before="0" w:after="120"/>
        <w:ind w:left="714" w:hanging="357"/>
        <w:jc w:val="both"/>
        <w:rPr>
          <w:rFonts w:ascii="Calibri" w:hAnsi="Calibri"/>
          <w:b w:val="0"/>
          <w:sz w:val="22"/>
          <w:szCs w:val="22"/>
        </w:rPr>
      </w:pPr>
      <w:r w:rsidRPr="00A82DAC">
        <w:rPr>
          <w:rFonts w:ascii="Calibri" w:hAnsi="Calibri"/>
          <w:b w:val="0"/>
          <w:sz w:val="22"/>
          <w:szCs w:val="22"/>
        </w:rPr>
        <w:t xml:space="preserve">Attachment 1 </w:t>
      </w:r>
      <w:r w:rsidR="00750392" w:rsidRPr="00A82DAC">
        <w:rPr>
          <w:rFonts w:ascii="Calibri" w:hAnsi="Calibri"/>
          <w:b w:val="0"/>
          <w:sz w:val="22"/>
          <w:szCs w:val="22"/>
        </w:rPr>
        <w:t>–</w:t>
      </w:r>
      <w:r w:rsidRPr="00A82DAC">
        <w:rPr>
          <w:rFonts w:ascii="Calibri" w:hAnsi="Calibri"/>
          <w:b w:val="0"/>
          <w:sz w:val="22"/>
          <w:szCs w:val="22"/>
        </w:rPr>
        <w:t xml:space="preserve"> </w:t>
      </w:r>
      <w:r w:rsidR="00C2318B" w:rsidRPr="00A82DAC">
        <w:rPr>
          <w:rFonts w:ascii="Calibri" w:hAnsi="Calibri"/>
          <w:b w:val="0"/>
          <w:sz w:val="22"/>
          <w:szCs w:val="22"/>
        </w:rPr>
        <w:t>DCP 222</w:t>
      </w:r>
      <w:r w:rsidR="00E62C5B" w:rsidRPr="00A82DAC">
        <w:rPr>
          <w:rFonts w:ascii="Calibri" w:hAnsi="Calibri"/>
          <w:b w:val="0"/>
          <w:sz w:val="22"/>
          <w:szCs w:val="22"/>
        </w:rPr>
        <w:t xml:space="preserve"> </w:t>
      </w:r>
      <w:r w:rsidR="00750392" w:rsidRPr="00A82DAC">
        <w:rPr>
          <w:rFonts w:ascii="Calibri" w:hAnsi="Calibri"/>
          <w:b w:val="0"/>
          <w:sz w:val="22"/>
          <w:szCs w:val="22"/>
        </w:rPr>
        <w:t>Legal Text</w:t>
      </w:r>
    </w:p>
    <w:p w14:paraId="52575444" w14:textId="77777777" w:rsidR="004F320D" w:rsidRPr="00A82DAC" w:rsidRDefault="00D84133" w:rsidP="00B87939">
      <w:pPr>
        <w:pStyle w:val="Heading1"/>
        <w:numPr>
          <w:ilvl w:val="0"/>
          <w:numId w:val="3"/>
        </w:numPr>
        <w:spacing w:before="0" w:after="120"/>
        <w:ind w:left="714" w:hanging="357"/>
        <w:jc w:val="both"/>
        <w:rPr>
          <w:rFonts w:ascii="Calibri" w:hAnsi="Calibri"/>
          <w:b w:val="0"/>
          <w:sz w:val="22"/>
          <w:szCs w:val="22"/>
        </w:rPr>
      </w:pPr>
      <w:r w:rsidRPr="00A82DAC">
        <w:rPr>
          <w:rFonts w:ascii="Calibri" w:hAnsi="Calibri"/>
          <w:b w:val="0"/>
          <w:sz w:val="22"/>
          <w:szCs w:val="22"/>
        </w:rPr>
        <w:t xml:space="preserve">Attachment 2 – </w:t>
      </w:r>
      <w:r w:rsidR="00750392" w:rsidRPr="00A82DAC">
        <w:rPr>
          <w:rFonts w:ascii="Calibri" w:hAnsi="Calibri"/>
          <w:b w:val="0"/>
          <w:sz w:val="22"/>
          <w:szCs w:val="22"/>
        </w:rPr>
        <w:t>Voting Form</w:t>
      </w:r>
    </w:p>
    <w:p w14:paraId="7B488852" w14:textId="77777777" w:rsidR="00A4313A" w:rsidRPr="00A82DAC" w:rsidRDefault="00C91A87" w:rsidP="00B87939">
      <w:pPr>
        <w:pStyle w:val="Heading1"/>
        <w:numPr>
          <w:ilvl w:val="0"/>
          <w:numId w:val="3"/>
        </w:numPr>
        <w:tabs>
          <w:tab w:val="left" w:pos="5954"/>
        </w:tabs>
        <w:spacing w:before="0" w:after="120"/>
        <w:ind w:left="714" w:hanging="357"/>
        <w:jc w:val="both"/>
        <w:rPr>
          <w:rFonts w:ascii="Calibri" w:hAnsi="Calibri"/>
          <w:b w:val="0"/>
          <w:sz w:val="22"/>
          <w:szCs w:val="22"/>
        </w:rPr>
      </w:pPr>
      <w:r w:rsidRPr="00A82DAC">
        <w:rPr>
          <w:rFonts w:ascii="Calibri" w:hAnsi="Calibri"/>
          <w:b w:val="0"/>
          <w:sz w:val="22"/>
          <w:szCs w:val="22"/>
        </w:rPr>
        <w:t>Attachment 3</w:t>
      </w:r>
      <w:r w:rsidR="00A4313A" w:rsidRPr="00A82DAC">
        <w:rPr>
          <w:rFonts w:ascii="Calibri" w:hAnsi="Calibri"/>
          <w:b w:val="0"/>
          <w:sz w:val="22"/>
          <w:szCs w:val="22"/>
        </w:rPr>
        <w:t xml:space="preserve"> </w:t>
      </w:r>
      <w:r w:rsidR="00BD407C" w:rsidRPr="00A82DAC">
        <w:rPr>
          <w:rFonts w:ascii="Calibri" w:hAnsi="Calibri"/>
          <w:b w:val="0"/>
          <w:sz w:val="22"/>
          <w:szCs w:val="22"/>
        </w:rPr>
        <w:t xml:space="preserve">– </w:t>
      </w:r>
      <w:r w:rsidR="00C2318B" w:rsidRPr="00A82DAC">
        <w:rPr>
          <w:rFonts w:ascii="Calibri" w:hAnsi="Calibri"/>
          <w:b w:val="0"/>
          <w:sz w:val="22"/>
          <w:szCs w:val="22"/>
        </w:rPr>
        <w:t>DCP 222</w:t>
      </w:r>
      <w:r w:rsidR="00816A15" w:rsidRPr="00A82DAC">
        <w:rPr>
          <w:rFonts w:ascii="Calibri" w:hAnsi="Calibri"/>
          <w:b w:val="0"/>
          <w:sz w:val="22"/>
          <w:szCs w:val="22"/>
        </w:rPr>
        <w:t xml:space="preserve"> Consultation</w:t>
      </w:r>
      <w:r w:rsidR="00C2318B" w:rsidRPr="00A82DAC">
        <w:rPr>
          <w:rFonts w:ascii="Calibri" w:hAnsi="Calibri"/>
          <w:b w:val="0"/>
          <w:sz w:val="22"/>
          <w:szCs w:val="22"/>
        </w:rPr>
        <w:t xml:space="preserve"> One</w:t>
      </w:r>
      <w:r w:rsidR="00816A15" w:rsidRPr="00A82DAC">
        <w:rPr>
          <w:rFonts w:ascii="Calibri" w:hAnsi="Calibri"/>
          <w:b w:val="0"/>
          <w:sz w:val="22"/>
          <w:szCs w:val="22"/>
        </w:rPr>
        <w:t xml:space="preserve"> Document </w:t>
      </w:r>
    </w:p>
    <w:p w14:paraId="28A2A6E7" w14:textId="77777777" w:rsidR="00C2318B" w:rsidRPr="00A82DAC" w:rsidRDefault="00C91A87" w:rsidP="00B87939">
      <w:pPr>
        <w:pStyle w:val="Heading1"/>
        <w:numPr>
          <w:ilvl w:val="0"/>
          <w:numId w:val="3"/>
        </w:numPr>
        <w:tabs>
          <w:tab w:val="left" w:pos="5954"/>
        </w:tabs>
        <w:spacing w:before="0" w:after="120"/>
        <w:ind w:left="714" w:hanging="357"/>
        <w:jc w:val="both"/>
        <w:rPr>
          <w:rFonts w:ascii="Calibri" w:hAnsi="Calibri"/>
          <w:b w:val="0"/>
          <w:sz w:val="22"/>
          <w:szCs w:val="22"/>
        </w:rPr>
      </w:pPr>
      <w:r w:rsidRPr="00A82DAC">
        <w:rPr>
          <w:rFonts w:ascii="Calibri" w:hAnsi="Calibri"/>
          <w:b w:val="0"/>
          <w:sz w:val="22"/>
          <w:szCs w:val="22"/>
        </w:rPr>
        <w:t>Attachment 4</w:t>
      </w:r>
      <w:r w:rsidR="00C2318B" w:rsidRPr="00A82DAC">
        <w:rPr>
          <w:rFonts w:ascii="Calibri" w:hAnsi="Calibri"/>
          <w:b w:val="0"/>
          <w:sz w:val="22"/>
          <w:szCs w:val="22"/>
        </w:rPr>
        <w:t xml:space="preserve"> – DCP 222 Consultation Two Document </w:t>
      </w:r>
    </w:p>
    <w:p w14:paraId="02E9C22A" w14:textId="77777777" w:rsidR="00C91A87" w:rsidRPr="00A82DAC" w:rsidRDefault="00C91A87" w:rsidP="00B87939">
      <w:pPr>
        <w:pStyle w:val="Heading1"/>
        <w:numPr>
          <w:ilvl w:val="0"/>
          <w:numId w:val="3"/>
        </w:numPr>
        <w:tabs>
          <w:tab w:val="left" w:pos="5954"/>
        </w:tabs>
        <w:spacing w:before="0" w:after="120"/>
        <w:ind w:left="714" w:hanging="357"/>
        <w:jc w:val="both"/>
        <w:rPr>
          <w:rFonts w:ascii="Calibri" w:hAnsi="Calibri"/>
          <w:b w:val="0"/>
          <w:sz w:val="22"/>
          <w:szCs w:val="22"/>
        </w:rPr>
      </w:pPr>
      <w:r w:rsidRPr="00A82DAC">
        <w:rPr>
          <w:rFonts w:ascii="Calibri" w:hAnsi="Calibri"/>
          <w:b w:val="0"/>
          <w:sz w:val="22"/>
          <w:szCs w:val="22"/>
        </w:rPr>
        <w:t>Attachment 5 –N</w:t>
      </w:r>
      <w:r w:rsidR="00A56450" w:rsidRPr="00A82DAC">
        <w:rPr>
          <w:rFonts w:ascii="Calibri" w:hAnsi="Calibri"/>
          <w:b w:val="0"/>
          <w:sz w:val="22"/>
          <w:szCs w:val="22"/>
        </w:rPr>
        <w:t xml:space="preserve">ational Grid </w:t>
      </w:r>
      <w:r w:rsidRPr="00A82DAC">
        <w:rPr>
          <w:rFonts w:ascii="Calibri" w:hAnsi="Calibri"/>
          <w:b w:val="0"/>
          <w:sz w:val="22"/>
          <w:szCs w:val="22"/>
        </w:rPr>
        <w:t xml:space="preserve">Response </w:t>
      </w:r>
    </w:p>
    <w:p w14:paraId="5CCA7B5B" w14:textId="77777777" w:rsidR="0073629A" w:rsidRDefault="00C91A87" w:rsidP="00B87939">
      <w:pPr>
        <w:pStyle w:val="Heading1"/>
        <w:numPr>
          <w:ilvl w:val="0"/>
          <w:numId w:val="3"/>
        </w:numPr>
        <w:tabs>
          <w:tab w:val="left" w:pos="5954"/>
        </w:tabs>
        <w:spacing w:before="0" w:after="120"/>
        <w:ind w:left="714" w:hanging="357"/>
        <w:jc w:val="both"/>
        <w:rPr>
          <w:rFonts w:ascii="Calibri" w:hAnsi="Calibri"/>
          <w:b w:val="0"/>
          <w:sz w:val="22"/>
          <w:szCs w:val="22"/>
        </w:rPr>
      </w:pPr>
      <w:r w:rsidRPr="00A82DAC">
        <w:rPr>
          <w:rFonts w:ascii="Calibri" w:hAnsi="Calibri"/>
          <w:b w:val="0"/>
          <w:sz w:val="22"/>
          <w:szCs w:val="22"/>
        </w:rPr>
        <w:lastRenderedPageBreak/>
        <w:t xml:space="preserve">Attachment 6 – Change Proposal Form </w:t>
      </w:r>
    </w:p>
    <w:p w14:paraId="5EEB3171" w14:textId="113D322D" w:rsidR="00F3381D" w:rsidRPr="00EC03DC" w:rsidRDefault="00F3381D">
      <w:pPr>
        <w:pStyle w:val="Heading1"/>
        <w:numPr>
          <w:ilvl w:val="0"/>
          <w:numId w:val="3"/>
        </w:numPr>
        <w:tabs>
          <w:tab w:val="left" w:pos="5954"/>
        </w:tabs>
        <w:spacing w:before="0" w:after="120"/>
        <w:ind w:left="714" w:hanging="357"/>
        <w:jc w:val="both"/>
        <w:rPr>
          <w:rFonts w:ascii="Calibri" w:hAnsi="Calibri"/>
          <w:b w:val="0"/>
          <w:sz w:val="22"/>
          <w:szCs w:val="22"/>
        </w:rPr>
      </w:pPr>
      <w:r w:rsidRPr="001A64F3">
        <w:rPr>
          <w:rFonts w:ascii="Calibri" w:hAnsi="Calibri"/>
          <w:b w:val="0"/>
          <w:sz w:val="22"/>
        </w:rPr>
        <w:t>Attachment 7</w:t>
      </w:r>
      <w:r w:rsidR="009649BD">
        <w:rPr>
          <w:rFonts w:ascii="Calibri" w:hAnsi="Calibri"/>
          <w:b w:val="0"/>
          <w:sz w:val="22"/>
          <w:szCs w:val="22"/>
        </w:rPr>
        <w:t xml:space="preserve"> </w:t>
      </w:r>
      <w:r w:rsidR="00EC03DC" w:rsidRPr="001A64F3">
        <w:rPr>
          <w:rFonts w:ascii="Calibri" w:hAnsi="Calibri"/>
          <w:b w:val="0"/>
          <w:sz w:val="22"/>
        </w:rPr>
        <w:t>- National Grid Report (</w:t>
      </w:r>
      <w:r w:rsidR="00EC03DC" w:rsidRPr="00CA1EDB">
        <w:rPr>
          <w:rFonts w:ascii="Calibri" w:hAnsi="Calibri"/>
          <w:b w:val="0"/>
          <w:sz w:val="22"/>
        </w:rPr>
        <w:t xml:space="preserve">Deliverable 5. </w:t>
      </w:r>
      <w:r w:rsidR="00EC03DC" w:rsidRPr="0042715E">
        <w:rPr>
          <w:rFonts w:ascii="Calibri" w:hAnsi="Calibri"/>
          <w:b w:val="0"/>
          <w:sz w:val="22"/>
        </w:rPr>
        <w:t>Second Year Final Report Stage 2 - REACT Project)</w:t>
      </w:r>
      <w:r w:rsidR="009649BD">
        <w:rPr>
          <w:rFonts w:ascii="Calibri" w:hAnsi="Calibri"/>
          <w:b w:val="0"/>
          <w:sz w:val="22"/>
          <w:szCs w:val="22"/>
        </w:rPr>
        <w:t xml:space="preserve"> </w:t>
      </w:r>
    </w:p>
    <w:sectPr w:rsidR="00F3381D" w:rsidRPr="00EC03DC" w:rsidSect="00C022DA">
      <w:headerReference w:type="default" r:id="rId14"/>
      <w:footerReference w:type="default" r:id="rId15"/>
      <w:pgSz w:w="11906" w:h="16838"/>
      <w:pgMar w:top="1440" w:right="1797" w:bottom="1440" w:left="1797"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Ong, Chris" w:date="2015-11-18T09:38:00Z" w:initials="OC">
    <w:p w14:paraId="7FD4B5A8" w14:textId="77777777" w:rsidR="00EA64D9" w:rsidRDefault="00EA64D9">
      <w:pPr>
        <w:pStyle w:val="CommentText"/>
      </w:pPr>
      <w:r>
        <w:rPr>
          <w:rStyle w:val="CommentReference"/>
        </w:rPr>
        <w:annotationRef/>
      </w:r>
      <w:r>
        <w:t>Did the responses make that clear? The summary of these respo</w:t>
      </w:r>
      <w:r w:rsidR="005D37AB">
        <w:t>nses in this change report needs to make this clear, which it doesn’t currently. Or do we need a CDCM model change?</w:t>
      </w:r>
    </w:p>
  </w:comment>
  <w:comment w:id="2" w:author="Inglis, Steven" w:date="2015-11-26T16:37:00Z" w:initials="SI">
    <w:p w14:paraId="078A2696" w14:textId="77777777" w:rsidR="00133701" w:rsidRDefault="00133701">
      <w:pPr>
        <w:pStyle w:val="CommentText"/>
      </w:pPr>
      <w:r>
        <w:rPr>
          <w:rStyle w:val="CommentReference"/>
        </w:rPr>
        <w:annotationRef/>
      </w:r>
      <w:r>
        <w:t xml:space="preserve">Based upon the REACT project document, I would question this paragraph.  Certainly the use of the word “will” implies all DNOs will have to </w:t>
      </w:r>
      <w:r w:rsidR="00C56B58">
        <w:t>share the cost of this £200 million work program in 5 years.</w:t>
      </w:r>
      <w:r w:rsidR="007F11F4">
        <w:t xml:space="preserve">  </w:t>
      </w:r>
      <w:r w:rsidR="006E5CDC">
        <w:t>Will a</w:t>
      </w:r>
      <w:r w:rsidR="005E2AB9">
        <w:t xml:space="preserve"> small number of </w:t>
      </w:r>
      <w:r w:rsidR="007F11F4">
        <w:t>CDCM generators operating outside 0.95 power factor (when the wind blows if a windfarm)</w:t>
      </w:r>
      <w:r w:rsidR="005E2AB9">
        <w:t xml:space="preserve"> be sufficient to mitigate </w:t>
      </w:r>
      <w:r w:rsidR="006E5CDC">
        <w:t>this system wide issue</w:t>
      </w:r>
    </w:p>
  </w:comment>
  <w:comment w:id="3" w:author="Fungai Madzivadondo" w:date="2015-12-14T16:10:00Z" w:initials="FM">
    <w:p w14:paraId="1185EC6F" w14:textId="6417AAA5" w:rsidR="009649BD" w:rsidRDefault="009649BD">
      <w:pPr>
        <w:pStyle w:val="CommentText"/>
      </w:pPr>
      <w:r>
        <w:rPr>
          <w:rStyle w:val="CommentReference"/>
        </w:rPr>
        <w:annotationRef/>
      </w:r>
      <w:r w:rsidR="00960707">
        <w:t>Please can Working Group members add text</w:t>
      </w:r>
    </w:p>
  </w:comment>
  <w:comment w:id="4" w:author="Fungai Madzivadondo" w:date="2015-12-14T16:10:00Z" w:initials="FM">
    <w:p w14:paraId="06A84211" w14:textId="5260A2AA" w:rsidR="009649BD" w:rsidRDefault="009649BD">
      <w:pPr>
        <w:pStyle w:val="CommentText"/>
      </w:pPr>
      <w:r>
        <w:rPr>
          <w:rStyle w:val="CommentReference"/>
        </w:rPr>
        <w:annotationRef/>
      </w:r>
      <w:r w:rsidR="00960707">
        <w:t>Please can Working Group members add text</w:t>
      </w:r>
    </w:p>
  </w:comment>
  <w:comment w:id="5" w:author="Fungai Madzivadondo" w:date="2015-12-14T16:10:00Z" w:initials="FM">
    <w:p w14:paraId="669FCDA7" w14:textId="0FA6AC8C" w:rsidR="009649BD" w:rsidRDefault="009649BD">
      <w:pPr>
        <w:pStyle w:val="CommentText"/>
      </w:pPr>
      <w:r>
        <w:rPr>
          <w:rStyle w:val="CommentReference"/>
        </w:rPr>
        <w:annotationRef/>
      </w:r>
      <w:r w:rsidR="00960707">
        <w:t>Please can Working Group members add text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2D1A85" w14:textId="77777777" w:rsidR="00C64F28" w:rsidRDefault="00C64F28">
      <w:r>
        <w:separator/>
      </w:r>
    </w:p>
  </w:endnote>
  <w:endnote w:type="continuationSeparator" w:id="0">
    <w:p w14:paraId="75AE3209" w14:textId="77777777" w:rsidR="00C64F28" w:rsidRDefault="00C64F28">
      <w:r>
        <w:continuationSeparator/>
      </w:r>
    </w:p>
  </w:endnote>
  <w:endnote w:type="continuationNotice" w:id="1">
    <w:p w14:paraId="5CB3C7BA" w14:textId="77777777" w:rsidR="00C64F28" w:rsidRDefault="00C64F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41678E" w14:textId="7A8B9DBD" w:rsidR="006D3789" w:rsidRPr="004C7511" w:rsidRDefault="0042715E">
    <w:pPr>
      <w:pStyle w:val="Footer"/>
      <w:rPr>
        <w:rFonts w:asciiTheme="minorHAnsi" w:hAnsiTheme="minorHAnsi"/>
        <w:sz w:val="16"/>
        <w:szCs w:val="16"/>
      </w:rPr>
    </w:pPr>
    <w:r>
      <w:rPr>
        <w:rFonts w:asciiTheme="minorHAnsi" w:hAnsiTheme="minorHAnsi"/>
        <w:sz w:val="16"/>
        <w:szCs w:val="16"/>
      </w:rPr>
      <w:t>1</w:t>
    </w:r>
    <w:r w:rsidR="0088333C">
      <w:rPr>
        <w:rFonts w:asciiTheme="minorHAnsi" w:hAnsiTheme="minorHAnsi"/>
        <w:sz w:val="16"/>
        <w:szCs w:val="16"/>
      </w:rPr>
      <w:t>4</w:t>
    </w:r>
    <w:r>
      <w:rPr>
        <w:rFonts w:asciiTheme="minorHAnsi" w:hAnsiTheme="minorHAnsi"/>
        <w:sz w:val="16"/>
        <w:szCs w:val="16"/>
      </w:rPr>
      <w:t xml:space="preserve"> December </w:t>
    </w:r>
    <w:r w:rsidR="004C7F5A" w:rsidRPr="007F3694">
      <w:rPr>
        <w:rFonts w:asciiTheme="minorHAnsi" w:hAnsiTheme="minorHAnsi"/>
        <w:sz w:val="16"/>
        <w:szCs w:val="16"/>
      </w:rPr>
      <w:t>2015</w:t>
    </w:r>
    <w:r w:rsidR="006D3789" w:rsidRPr="004C7511">
      <w:rPr>
        <w:rFonts w:asciiTheme="minorHAnsi" w:hAnsiTheme="minorHAnsi"/>
        <w:sz w:val="16"/>
        <w:szCs w:val="16"/>
      </w:rPr>
      <w:tab/>
      <w:t xml:space="preserve">Page </w:t>
    </w:r>
    <w:r w:rsidR="006D3789" w:rsidRPr="004C7511">
      <w:rPr>
        <w:rFonts w:asciiTheme="minorHAnsi" w:hAnsiTheme="minorHAnsi"/>
        <w:sz w:val="16"/>
        <w:szCs w:val="16"/>
      </w:rPr>
      <w:fldChar w:fldCharType="begin"/>
    </w:r>
    <w:r w:rsidR="006D3789" w:rsidRPr="004C7511">
      <w:rPr>
        <w:rFonts w:asciiTheme="minorHAnsi" w:hAnsiTheme="minorHAnsi"/>
        <w:sz w:val="16"/>
        <w:szCs w:val="16"/>
      </w:rPr>
      <w:instrText xml:space="preserve"> PAGE </w:instrText>
    </w:r>
    <w:r w:rsidR="006D3789" w:rsidRPr="004C7511">
      <w:rPr>
        <w:rFonts w:asciiTheme="minorHAnsi" w:hAnsiTheme="minorHAnsi"/>
        <w:sz w:val="16"/>
        <w:szCs w:val="16"/>
      </w:rPr>
      <w:fldChar w:fldCharType="separate"/>
    </w:r>
    <w:r w:rsidR="0088333C">
      <w:rPr>
        <w:rFonts w:asciiTheme="minorHAnsi" w:hAnsiTheme="minorHAnsi"/>
        <w:noProof/>
        <w:sz w:val="16"/>
        <w:szCs w:val="16"/>
      </w:rPr>
      <w:t>6</w:t>
    </w:r>
    <w:r w:rsidR="006D3789" w:rsidRPr="004C7511">
      <w:rPr>
        <w:rFonts w:asciiTheme="minorHAnsi" w:hAnsiTheme="minorHAnsi"/>
        <w:sz w:val="16"/>
        <w:szCs w:val="16"/>
      </w:rPr>
      <w:fldChar w:fldCharType="end"/>
    </w:r>
    <w:r w:rsidR="006D3789" w:rsidRPr="004C7511">
      <w:rPr>
        <w:rFonts w:asciiTheme="minorHAnsi" w:hAnsiTheme="minorHAnsi"/>
        <w:sz w:val="16"/>
        <w:szCs w:val="16"/>
      </w:rPr>
      <w:t xml:space="preserve"> of </w:t>
    </w:r>
    <w:r w:rsidR="006D3789" w:rsidRPr="004C7511">
      <w:rPr>
        <w:rFonts w:asciiTheme="minorHAnsi" w:hAnsiTheme="minorHAnsi"/>
        <w:sz w:val="16"/>
        <w:szCs w:val="16"/>
      </w:rPr>
      <w:fldChar w:fldCharType="begin"/>
    </w:r>
    <w:r w:rsidR="006D3789" w:rsidRPr="004C7511">
      <w:rPr>
        <w:rFonts w:asciiTheme="minorHAnsi" w:hAnsiTheme="minorHAnsi"/>
        <w:sz w:val="16"/>
        <w:szCs w:val="16"/>
      </w:rPr>
      <w:instrText xml:space="preserve"> NUMPAGES </w:instrText>
    </w:r>
    <w:r w:rsidR="006D3789" w:rsidRPr="004C7511">
      <w:rPr>
        <w:rFonts w:asciiTheme="minorHAnsi" w:hAnsiTheme="minorHAnsi"/>
        <w:sz w:val="16"/>
        <w:szCs w:val="16"/>
      </w:rPr>
      <w:fldChar w:fldCharType="separate"/>
    </w:r>
    <w:r w:rsidR="0088333C">
      <w:rPr>
        <w:rFonts w:asciiTheme="minorHAnsi" w:hAnsiTheme="minorHAnsi"/>
        <w:noProof/>
        <w:sz w:val="16"/>
        <w:szCs w:val="16"/>
      </w:rPr>
      <w:t>15</w:t>
    </w:r>
    <w:r w:rsidR="006D3789" w:rsidRPr="004C7511">
      <w:rPr>
        <w:rFonts w:asciiTheme="minorHAnsi" w:hAnsiTheme="minorHAnsi"/>
        <w:sz w:val="16"/>
        <w:szCs w:val="16"/>
      </w:rPr>
      <w:fldChar w:fldCharType="end"/>
    </w:r>
    <w:r w:rsidR="00D844FA">
      <w:rPr>
        <w:rFonts w:asciiTheme="minorHAnsi" w:hAnsiTheme="minorHAnsi"/>
        <w:sz w:val="16"/>
        <w:szCs w:val="16"/>
      </w:rPr>
      <w:tab/>
      <w:t>v0.</w:t>
    </w:r>
    <w:r>
      <w:rPr>
        <w:rFonts w:asciiTheme="minorHAnsi" w:hAnsiTheme="minorHAnsi"/>
        <w:sz w:val="16"/>
        <w:szCs w:val="16"/>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B6435E" w14:textId="77777777" w:rsidR="00C64F28" w:rsidRDefault="00C64F28">
      <w:r>
        <w:separator/>
      </w:r>
    </w:p>
  </w:footnote>
  <w:footnote w:type="continuationSeparator" w:id="0">
    <w:p w14:paraId="61C388C4" w14:textId="77777777" w:rsidR="00C64F28" w:rsidRDefault="00C64F28">
      <w:r>
        <w:continuationSeparator/>
      </w:r>
    </w:p>
  </w:footnote>
  <w:footnote w:type="continuationNotice" w:id="1">
    <w:p w14:paraId="5413C84F" w14:textId="77777777" w:rsidR="00C64F28" w:rsidRDefault="00C64F28"/>
  </w:footnote>
  <w:footnote w:id="2">
    <w:p w14:paraId="1E49E6AB" w14:textId="77777777" w:rsidR="009E7EEF" w:rsidRPr="008B566B" w:rsidRDefault="009E7EEF" w:rsidP="009E7EEF">
      <w:pPr>
        <w:pStyle w:val="FootnoteText"/>
        <w:rPr>
          <w:rFonts w:asciiTheme="minorHAnsi" w:hAnsiTheme="minorHAnsi" w:cs="Calibri"/>
          <w:szCs w:val="16"/>
        </w:rPr>
      </w:pPr>
      <w:r w:rsidRPr="008B566B">
        <w:rPr>
          <w:rStyle w:val="FootnoteReference"/>
          <w:rFonts w:asciiTheme="minorHAnsi" w:hAnsiTheme="minorHAnsi" w:cs="Calibri"/>
          <w:szCs w:val="16"/>
        </w:rPr>
        <w:footnoteRef/>
      </w:r>
      <w:r w:rsidRPr="008B566B">
        <w:rPr>
          <w:rFonts w:asciiTheme="minorHAnsi" w:hAnsiTheme="minorHAnsi" w:cs="Calibri"/>
          <w:szCs w:val="16"/>
        </w:rPr>
        <w:t xml:space="preserve"> </w:t>
      </w:r>
      <w:r w:rsidRPr="008B566B">
        <w:rPr>
          <w:rFonts w:asciiTheme="minorHAnsi" w:hAnsiTheme="minorHAnsi"/>
          <w:szCs w:val="16"/>
        </w:rPr>
        <w:t>The development, maintenance and operation by the DNO Parties and IDNO Parties of efficient, co-ordinated, and economical Distribution Network</w:t>
      </w:r>
    </w:p>
  </w:footnote>
  <w:footnote w:id="3">
    <w:p w14:paraId="1422F2AF" w14:textId="77777777" w:rsidR="009E7EEF" w:rsidRPr="008B566B" w:rsidRDefault="009E7EEF" w:rsidP="009E7EEF">
      <w:pPr>
        <w:pStyle w:val="FootnoteText"/>
        <w:rPr>
          <w:rFonts w:asciiTheme="minorHAnsi" w:hAnsiTheme="minorHAnsi"/>
          <w:szCs w:val="16"/>
        </w:rPr>
      </w:pPr>
      <w:r w:rsidRPr="008B566B">
        <w:rPr>
          <w:rStyle w:val="FootnoteReference"/>
          <w:rFonts w:asciiTheme="minorHAnsi" w:hAnsiTheme="minorHAnsi"/>
          <w:szCs w:val="16"/>
        </w:rPr>
        <w:footnoteRef/>
      </w:r>
      <w:r w:rsidRPr="008B566B">
        <w:rPr>
          <w:rFonts w:asciiTheme="minorHAnsi" w:hAnsiTheme="minorHAnsi"/>
          <w:szCs w:val="16"/>
        </w:rPr>
        <w:t xml:space="preserve"> </w:t>
      </w:r>
      <w:r w:rsidRPr="008B566B">
        <w:rPr>
          <w:rFonts w:asciiTheme="minorHAnsi" w:hAnsiTheme="minorHAnsi"/>
          <w:noProof/>
          <w:szCs w:val="16"/>
        </w:rPr>
        <w:t>The efficient discharge by the DNO Parties and IDNO Parties of obligations imposed upon them in their Distribution Licences</w:t>
      </w:r>
    </w:p>
  </w:footnote>
  <w:footnote w:id="4">
    <w:p w14:paraId="1BC4DEC5" w14:textId="77777777" w:rsidR="009E7EEF" w:rsidRDefault="009E7EEF" w:rsidP="009E7EEF">
      <w:pPr>
        <w:pStyle w:val="FootnoteText"/>
      </w:pPr>
      <w:r w:rsidRPr="008B566B">
        <w:rPr>
          <w:rStyle w:val="FootnoteReference"/>
          <w:rFonts w:asciiTheme="minorHAnsi" w:hAnsiTheme="minorHAnsi"/>
          <w:szCs w:val="16"/>
        </w:rPr>
        <w:footnoteRef/>
      </w:r>
      <w:r w:rsidRPr="008B566B">
        <w:rPr>
          <w:rFonts w:asciiTheme="minorHAnsi" w:hAnsiTheme="minorHAnsi"/>
          <w:szCs w:val="16"/>
        </w:rPr>
        <w:t xml:space="preserve"> T</w:t>
      </w:r>
      <w:r w:rsidRPr="008B566B">
        <w:rPr>
          <w:rFonts w:asciiTheme="minorHAnsi" w:hAnsiTheme="minorHAnsi"/>
          <w:noProof/>
          <w:szCs w:val="16"/>
        </w:rPr>
        <w:t>hat compliance by each DNO Party with the Charging Methodologies facilitates the discharge by the DNO Party of the obligations imposed on it under the Act and by its Distribution Licence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2DBBD" w14:textId="77777777" w:rsidR="006D3789" w:rsidRPr="0042715E" w:rsidRDefault="006D3789">
    <w:pPr>
      <w:pStyle w:val="Header"/>
      <w:rPr>
        <w:rFonts w:ascii="Calibri" w:hAnsi="Calibri"/>
        <w:sz w:val="18"/>
      </w:rPr>
    </w:pPr>
    <w:r w:rsidRPr="0042715E">
      <w:rPr>
        <w:rFonts w:ascii="Calibri" w:hAnsi="Calibri"/>
        <w:sz w:val="18"/>
      </w:rPr>
      <w:t>D</w:t>
    </w:r>
    <w:r w:rsidR="0085795D" w:rsidRPr="0042715E">
      <w:rPr>
        <w:rFonts w:ascii="Calibri" w:hAnsi="Calibri"/>
        <w:sz w:val="18"/>
      </w:rPr>
      <w:t>CP 222</w:t>
    </w:r>
    <w:r w:rsidRPr="0042715E">
      <w:rPr>
        <w:rFonts w:ascii="Calibri" w:hAnsi="Calibri"/>
        <w:sz w:val="18"/>
      </w:rPr>
      <w:tab/>
    </w:r>
    <w:r w:rsidRPr="0042715E">
      <w:rPr>
        <w:rFonts w:ascii="Calibri" w:hAnsi="Calibri"/>
        <w:sz w:val="18"/>
      </w:rPr>
      <w:tab/>
      <w:t>Change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32F5"/>
    <w:multiLevelType w:val="multilevel"/>
    <w:tmpl w:val="237820E4"/>
    <w:lvl w:ilvl="0">
      <w:start w:val="1"/>
      <w:numFmt w:val="bullet"/>
      <w:lvlText w:val=""/>
      <w:lvlJc w:val="left"/>
      <w:pPr>
        <w:tabs>
          <w:tab w:val="num" w:pos="864"/>
        </w:tabs>
        <w:ind w:left="864" w:hanging="432"/>
      </w:pPr>
      <w:rPr>
        <w:rFonts w:ascii="Symbol" w:hAnsi="Symbol" w:hint="default"/>
        <w:b/>
        <w:sz w:val="20"/>
        <w:szCs w:val="20"/>
      </w:rPr>
    </w:lvl>
    <w:lvl w:ilvl="1">
      <w:start w:val="1"/>
      <w:numFmt w:val="decimal"/>
      <w:lvlText w:val="%1.%2"/>
      <w:lvlJc w:val="left"/>
      <w:pPr>
        <w:tabs>
          <w:tab w:val="num" w:pos="1008"/>
        </w:tabs>
        <w:ind w:left="1008" w:hanging="576"/>
      </w:pPr>
      <w:rPr>
        <w:rFonts w:ascii="Verdana" w:hAnsi="Verdana" w:cs="Times New Roman"/>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1152"/>
        </w:tabs>
        <w:ind w:left="1152" w:hanging="720"/>
      </w:pPr>
      <w:rPr>
        <w:rFonts w:ascii="Symbol" w:hAnsi="Symbol" w:hint="default"/>
      </w:rPr>
    </w:lvl>
    <w:lvl w:ilvl="3">
      <w:start w:val="1"/>
      <w:numFmt w:val="decimal"/>
      <w:lvlText w:val="%1.%2.%3.%4"/>
      <w:lvlJc w:val="left"/>
      <w:pPr>
        <w:tabs>
          <w:tab w:val="num" w:pos="1296"/>
        </w:tabs>
        <w:ind w:left="1296" w:hanging="864"/>
      </w:pPr>
      <w:rPr>
        <w:rFonts w:cs="Times New Roman"/>
      </w:rPr>
    </w:lvl>
    <w:lvl w:ilvl="4">
      <w:start w:val="1"/>
      <w:numFmt w:val="decimal"/>
      <w:lvlText w:val="%1.%2.%3.%4.%5"/>
      <w:lvlJc w:val="left"/>
      <w:pPr>
        <w:tabs>
          <w:tab w:val="num" w:pos="1440"/>
        </w:tabs>
        <w:ind w:left="1440" w:hanging="1008"/>
      </w:pPr>
      <w:rPr>
        <w:rFonts w:cs="Times New Roman"/>
      </w:rPr>
    </w:lvl>
    <w:lvl w:ilvl="5">
      <w:start w:val="1"/>
      <w:numFmt w:val="decimal"/>
      <w:lvlText w:val="%1.%2.%3.%4.%5.%6"/>
      <w:lvlJc w:val="left"/>
      <w:pPr>
        <w:tabs>
          <w:tab w:val="num" w:pos="1584"/>
        </w:tabs>
        <w:ind w:left="1584" w:hanging="1152"/>
      </w:pPr>
      <w:rPr>
        <w:rFonts w:cs="Times New Roman"/>
      </w:rPr>
    </w:lvl>
    <w:lvl w:ilvl="6">
      <w:start w:val="1"/>
      <w:numFmt w:val="decimal"/>
      <w:lvlText w:val="%1.%2.%3.%4.%5.%6.%7"/>
      <w:lvlJc w:val="left"/>
      <w:pPr>
        <w:tabs>
          <w:tab w:val="num" w:pos="1728"/>
        </w:tabs>
        <w:ind w:left="1728" w:hanging="1296"/>
      </w:pPr>
      <w:rPr>
        <w:rFonts w:cs="Times New Roman"/>
      </w:rPr>
    </w:lvl>
    <w:lvl w:ilvl="7">
      <w:start w:val="1"/>
      <w:numFmt w:val="decimal"/>
      <w:lvlText w:val="%1.%2.%3.%4.%5.%6.%7.%8"/>
      <w:lvlJc w:val="left"/>
      <w:pPr>
        <w:tabs>
          <w:tab w:val="num" w:pos="1872"/>
        </w:tabs>
        <w:ind w:left="1872" w:hanging="1440"/>
      </w:pPr>
      <w:rPr>
        <w:rFonts w:cs="Times New Roman"/>
      </w:rPr>
    </w:lvl>
    <w:lvl w:ilvl="8">
      <w:start w:val="1"/>
      <w:numFmt w:val="decimal"/>
      <w:lvlText w:val="%1.%2.%3.%4.%5.%6.%7.%8.%9"/>
      <w:lvlJc w:val="left"/>
      <w:pPr>
        <w:tabs>
          <w:tab w:val="num" w:pos="2016"/>
        </w:tabs>
        <w:ind w:left="2016" w:hanging="1584"/>
      </w:pPr>
      <w:rPr>
        <w:rFonts w:cs="Times New Roman"/>
      </w:rPr>
    </w:lvl>
  </w:abstractNum>
  <w:abstractNum w:abstractNumId="1">
    <w:nsid w:val="1045596D"/>
    <w:multiLevelType w:val="hybridMultilevel"/>
    <w:tmpl w:val="F3629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5E0"/>
    <w:multiLevelType w:val="multilevel"/>
    <w:tmpl w:val="26FE4F86"/>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
    <w:nsid w:val="1A3A6C4B"/>
    <w:multiLevelType w:val="hybridMultilevel"/>
    <w:tmpl w:val="8228C1BE"/>
    <w:lvl w:ilvl="0" w:tplc="0809000F">
      <w:start w:val="1"/>
      <w:numFmt w:val="decimal"/>
      <w:lvlText w:val="%1."/>
      <w:lvlJc w:val="left"/>
      <w:pPr>
        <w:ind w:left="936" w:hanging="360"/>
      </w:pPr>
      <w:rPr>
        <w:rFonts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4">
    <w:nsid w:val="2317519D"/>
    <w:multiLevelType w:val="hybridMultilevel"/>
    <w:tmpl w:val="7A822F1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8686084"/>
    <w:multiLevelType w:val="hybridMultilevel"/>
    <w:tmpl w:val="E6166B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CB560F5"/>
    <w:multiLevelType w:val="hybridMultilevel"/>
    <w:tmpl w:val="DF56792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F2A17D5"/>
    <w:multiLevelType w:val="hybridMultilevel"/>
    <w:tmpl w:val="191A6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0044622"/>
    <w:multiLevelType w:val="hybridMultilevel"/>
    <w:tmpl w:val="78A83918"/>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nsid w:val="31B94BC8"/>
    <w:multiLevelType w:val="hybridMultilevel"/>
    <w:tmpl w:val="DDFA74E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0">
    <w:nsid w:val="37020DB1"/>
    <w:multiLevelType w:val="hybridMultilevel"/>
    <w:tmpl w:val="DD709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7B97BF7"/>
    <w:multiLevelType w:val="multilevel"/>
    <w:tmpl w:val="F9D85DFE"/>
    <w:lvl w:ilvl="0">
      <w:start w:val="1"/>
      <w:numFmt w:val="bullet"/>
      <w:lvlText w:val="o"/>
      <w:lvlJc w:val="left"/>
      <w:pPr>
        <w:tabs>
          <w:tab w:val="num" w:pos="1296"/>
        </w:tabs>
        <w:ind w:left="1296" w:hanging="432"/>
      </w:pPr>
      <w:rPr>
        <w:rFonts w:ascii="Courier New" w:hAnsi="Courier New" w:hint="default"/>
        <w:b/>
        <w:sz w:val="20"/>
        <w:szCs w:val="20"/>
      </w:rPr>
    </w:lvl>
    <w:lvl w:ilvl="1">
      <w:start w:val="1"/>
      <w:numFmt w:val="decimal"/>
      <w:lvlText w:val="%1.%2"/>
      <w:lvlJc w:val="left"/>
      <w:pPr>
        <w:tabs>
          <w:tab w:val="num" w:pos="1440"/>
        </w:tabs>
        <w:ind w:left="1440" w:hanging="576"/>
      </w:pPr>
      <w:rPr>
        <w:rFonts w:ascii="Verdana" w:hAnsi="Verdana" w:cs="Times New Roman"/>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1584"/>
        </w:tabs>
        <w:ind w:left="1584" w:hanging="720"/>
      </w:pPr>
      <w:rPr>
        <w:rFonts w:ascii="Symbol" w:hAnsi="Symbol" w:hint="default"/>
      </w:rPr>
    </w:lvl>
    <w:lvl w:ilvl="3">
      <w:start w:val="1"/>
      <w:numFmt w:val="decimal"/>
      <w:lvlText w:val="%1.%2.%3.%4"/>
      <w:lvlJc w:val="left"/>
      <w:pPr>
        <w:tabs>
          <w:tab w:val="num" w:pos="1728"/>
        </w:tabs>
        <w:ind w:left="1728" w:hanging="864"/>
      </w:pPr>
      <w:rPr>
        <w:rFonts w:cs="Times New Roman"/>
      </w:rPr>
    </w:lvl>
    <w:lvl w:ilvl="4">
      <w:start w:val="1"/>
      <w:numFmt w:val="decimal"/>
      <w:lvlText w:val="%1.%2.%3.%4.%5"/>
      <w:lvlJc w:val="left"/>
      <w:pPr>
        <w:tabs>
          <w:tab w:val="num" w:pos="1872"/>
        </w:tabs>
        <w:ind w:left="1872" w:hanging="1008"/>
      </w:pPr>
      <w:rPr>
        <w:rFonts w:cs="Times New Roman"/>
      </w:rPr>
    </w:lvl>
    <w:lvl w:ilvl="5">
      <w:start w:val="1"/>
      <w:numFmt w:val="decimal"/>
      <w:lvlText w:val="%1.%2.%3.%4.%5.%6"/>
      <w:lvlJc w:val="left"/>
      <w:pPr>
        <w:tabs>
          <w:tab w:val="num" w:pos="2016"/>
        </w:tabs>
        <w:ind w:left="2016" w:hanging="1152"/>
      </w:pPr>
      <w:rPr>
        <w:rFonts w:cs="Times New Roman"/>
      </w:rPr>
    </w:lvl>
    <w:lvl w:ilvl="6">
      <w:start w:val="1"/>
      <w:numFmt w:val="decimal"/>
      <w:lvlText w:val="%1.%2.%3.%4.%5.%6.%7"/>
      <w:lvlJc w:val="left"/>
      <w:pPr>
        <w:tabs>
          <w:tab w:val="num" w:pos="2160"/>
        </w:tabs>
        <w:ind w:left="2160" w:hanging="1296"/>
      </w:pPr>
      <w:rPr>
        <w:rFonts w:cs="Times New Roman"/>
      </w:rPr>
    </w:lvl>
    <w:lvl w:ilvl="7">
      <w:start w:val="1"/>
      <w:numFmt w:val="decimal"/>
      <w:lvlText w:val="%1.%2.%3.%4.%5.%6.%7.%8"/>
      <w:lvlJc w:val="left"/>
      <w:pPr>
        <w:tabs>
          <w:tab w:val="num" w:pos="2304"/>
        </w:tabs>
        <w:ind w:left="2304" w:hanging="1440"/>
      </w:pPr>
      <w:rPr>
        <w:rFonts w:cs="Times New Roman"/>
      </w:rPr>
    </w:lvl>
    <w:lvl w:ilvl="8">
      <w:start w:val="1"/>
      <w:numFmt w:val="decimal"/>
      <w:lvlText w:val="%1.%2.%3.%4.%5.%6.%7.%8.%9"/>
      <w:lvlJc w:val="left"/>
      <w:pPr>
        <w:tabs>
          <w:tab w:val="num" w:pos="2448"/>
        </w:tabs>
        <w:ind w:left="2448" w:hanging="1584"/>
      </w:pPr>
      <w:rPr>
        <w:rFonts w:cs="Times New Roman"/>
      </w:rPr>
    </w:lvl>
  </w:abstractNum>
  <w:abstractNum w:abstractNumId="12">
    <w:nsid w:val="39815413"/>
    <w:multiLevelType w:val="multilevel"/>
    <w:tmpl w:val="4E36DC00"/>
    <w:lvl w:ilvl="0">
      <w:start w:val="1"/>
      <w:numFmt w:val="decimal"/>
      <w:lvlText w:val="%1"/>
      <w:lvlJc w:val="left"/>
      <w:pPr>
        <w:tabs>
          <w:tab w:val="num" w:pos="432"/>
        </w:tabs>
        <w:ind w:left="432" w:hanging="432"/>
      </w:pPr>
      <w:rPr>
        <w:rFonts w:cs="Times New Roman"/>
        <w:b/>
        <w:sz w:val="22"/>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3BD10702"/>
    <w:multiLevelType w:val="hybridMultilevel"/>
    <w:tmpl w:val="1D186EC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3D5F1E84"/>
    <w:multiLevelType w:val="hybridMultilevel"/>
    <w:tmpl w:val="ED6041D8"/>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5">
    <w:nsid w:val="47333AC0"/>
    <w:multiLevelType w:val="multilevel"/>
    <w:tmpl w:val="568CC9A2"/>
    <w:lvl w:ilvl="0">
      <w:start w:val="1"/>
      <w:numFmt w:val="decimal"/>
      <w:lvlText w:val="%1"/>
      <w:lvlJc w:val="left"/>
      <w:pPr>
        <w:tabs>
          <w:tab w:val="num" w:pos="432"/>
        </w:tabs>
        <w:ind w:left="432" w:hanging="432"/>
      </w:pPr>
      <w:rPr>
        <w:rFonts w:cs="Times New Roman"/>
        <w:b/>
        <w:sz w:val="22"/>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nsid w:val="4A167648"/>
    <w:multiLevelType w:val="hybridMultilevel"/>
    <w:tmpl w:val="F0327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C423650"/>
    <w:multiLevelType w:val="hybridMultilevel"/>
    <w:tmpl w:val="9B62A71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nsid w:val="50D076F9"/>
    <w:multiLevelType w:val="hybridMultilevel"/>
    <w:tmpl w:val="23F0F43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19">
    <w:nsid w:val="520006D0"/>
    <w:multiLevelType w:val="hybridMultilevel"/>
    <w:tmpl w:val="5358E792"/>
    <w:lvl w:ilvl="0" w:tplc="04090001">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D25606"/>
    <w:multiLevelType w:val="hybridMultilevel"/>
    <w:tmpl w:val="E4063F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nsid w:val="55BF36AA"/>
    <w:multiLevelType w:val="hybridMultilevel"/>
    <w:tmpl w:val="917A5D9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nsid w:val="5B3B2025"/>
    <w:multiLevelType w:val="hybridMultilevel"/>
    <w:tmpl w:val="D09A570C"/>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5EF53406"/>
    <w:multiLevelType w:val="hybridMultilevel"/>
    <w:tmpl w:val="FB187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881623E"/>
    <w:multiLevelType w:val="multilevel"/>
    <w:tmpl w:val="0409001F"/>
    <w:styleLink w:val="Style2"/>
    <w:lvl w:ilvl="0">
      <w:start w:val="1"/>
      <w:numFmt w:val="decimal"/>
      <w:lvlText w:val="%1."/>
      <w:lvlJc w:val="left"/>
      <w:pPr>
        <w:tabs>
          <w:tab w:val="num" w:pos="360"/>
        </w:tabs>
        <w:ind w:left="360" w:hanging="360"/>
      </w:pPr>
      <w:rPr>
        <w:rFonts w:cs="Times New Roman"/>
        <w:sz w:val="20"/>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1800"/>
        </w:tabs>
        <w:ind w:left="1440" w:hanging="1440"/>
      </w:pPr>
      <w:rPr>
        <w:rFonts w:cs="Times New Roman"/>
      </w:rPr>
    </w:lvl>
  </w:abstractNum>
  <w:abstractNum w:abstractNumId="25">
    <w:nsid w:val="6E520E5B"/>
    <w:multiLevelType w:val="hybridMultilevel"/>
    <w:tmpl w:val="F7AE7B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6">
    <w:nsid w:val="7B0D7AC8"/>
    <w:multiLevelType w:val="hybridMultilevel"/>
    <w:tmpl w:val="4A724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DEC0ADA"/>
    <w:multiLevelType w:val="multilevel"/>
    <w:tmpl w:val="F11EA806"/>
    <w:lvl w:ilvl="0">
      <w:start w:val="1"/>
      <w:numFmt w:val="decimal"/>
      <w:lvlText w:val="%1"/>
      <w:lvlJc w:val="left"/>
      <w:pPr>
        <w:tabs>
          <w:tab w:val="num" w:pos="432"/>
        </w:tabs>
        <w:ind w:left="432" w:hanging="432"/>
      </w:pPr>
      <w:rPr>
        <w:rFonts w:cs="Times New Roman"/>
        <w:b/>
        <w:sz w:val="22"/>
        <w:szCs w:val="20"/>
      </w:rPr>
    </w:lvl>
    <w:lvl w:ilvl="1">
      <w:start w:val="1"/>
      <w:numFmt w:val="bullet"/>
      <w:lvlText w:val=""/>
      <w:lvlJc w:val="left"/>
      <w:pPr>
        <w:tabs>
          <w:tab w:val="num" w:pos="860"/>
        </w:tabs>
        <w:ind w:left="860"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8">
    <w:nsid w:val="7E448346"/>
    <w:multiLevelType w:val="hybridMultilevel"/>
    <w:tmpl w:val="7694696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7F8E3D4C"/>
    <w:multiLevelType w:val="hybridMultilevel"/>
    <w:tmpl w:val="C0122E72"/>
    <w:lvl w:ilvl="0" w:tplc="08090001">
      <w:start w:val="1"/>
      <w:numFmt w:val="bullet"/>
      <w:lvlText w:val=""/>
      <w:lvlJc w:val="left"/>
      <w:pPr>
        <w:ind w:left="1380" w:hanging="360"/>
      </w:pPr>
      <w:rPr>
        <w:rFonts w:ascii="Symbol" w:hAnsi="Symbol"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num w:numId="1">
    <w:abstractNumId w:val="15"/>
  </w:num>
  <w:num w:numId="2">
    <w:abstractNumId w:val="24"/>
  </w:num>
  <w:num w:numId="3">
    <w:abstractNumId w:val="19"/>
  </w:num>
  <w:num w:numId="4">
    <w:abstractNumId w:val="2"/>
  </w:num>
  <w:num w:numId="5">
    <w:abstractNumId w:val="0"/>
  </w:num>
  <w:num w:numId="6">
    <w:abstractNumId w:val="20"/>
  </w:num>
  <w:num w:numId="7">
    <w:abstractNumId w:val="25"/>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2"/>
  </w:num>
  <w:num w:numId="11">
    <w:abstractNumId w:val="27"/>
  </w:num>
  <w:num w:numId="12">
    <w:abstractNumId w:val="6"/>
  </w:num>
  <w:num w:numId="13">
    <w:abstractNumId w:val="4"/>
  </w:num>
  <w:num w:numId="14">
    <w:abstractNumId w:val="16"/>
  </w:num>
  <w:num w:numId="15">
    <w:abstractNumId w:val="23"/>
  </w:num>
  <w:num w:numId="16">
    <w:abstractNumId w:val="17"/>
  </w:num>
  <w:num w:numId="17">
    <w:abstractNumId w:val="13"/>
  </w:num>
  <w:num w:numId="18">
    <w:abstractNumId w:val="5"/>
  </w:num>
  <w:num w:numId="19">
    <w:abstractNumId w:val="26"/>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7"/>
  </w:num>
  <w:num w:numId="23">
    <w:abstractNumId w:val="3"/>
  </w:num>
  <w:num w:numId="24">
    <w:abstractNumId w:val="2"/>
  </w:num>
  <w:num w:numId="25">
    <w:abstractNumId w:val="1"/>
  </w:num>
  <w:num w:numId="26">
    <w:abstractNumId w:val="28"/>
  </w:num>
  <w:num w:numId="27">
    <w:abstractNumId w:val="10"/>
  </w:num>
  <w:num w:numId="28">
    <w:abstractNumId w:val="8"/>
  </w:num>
  <w:num w:numId="29">
    <w:abstractNumId w:val="29"/>
  </w:num>
  <w:num w:numId="30">
    <w:abstractNumId w:val="21"/>
  </w:num>
  <w:num w:numId="3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3E"/>
    <w:rsid w:val="00000212"/>
    <w:rsid w:val="00000468"/>
    <w:rsid w:val="0000122A"/>
    <w:rsid w:val="0000162B"/>
    <w:rsid w:val="0000238B"/>
    <w:rsid w:val="00002D4B"/>
    <w:rsid w:val="00003806"/>
    <w:rsid w:val="00003860"/>
    <w:rsid w:val="00003993"/>
    <w:rsid w:val="00003D34"/>
    <w:rsid w:val="0000421C"/>
    <w:rsid w:val="000046FB"/>
    <w:rsid w:val="000047FE"/>
    <w:rsid w:val="00005BE9"/>
    <w:rsid w:val="00005D4A"/>
    <w:rsid w:val="0000606B"/>
    <w:rsid w:val="00006113"/>
    <w:rsid w:val="00006E06"/>
    <w:rsid w:val="00007CB0"/>
    <w:rsid w:val="0001050A"/>
    <w:rsid w:val="00010A51"/>
    <w:rsid w:val="000114A5"/>
    <w:rsid w:val="00011DDD"/>
    <w:rsid w:val="00012876"/>
    <w:rsid w:val="00012C8A"/>
    <w:rsid w:val="000143C6"/>
    <w:rsid w:val="0001483C"/>
    <w:rsid w:val="000148EA"/>
    <w:rsid w:val="00014A9C"/>
    <w:rsid w:val="00015290"/>
    <w:rsid w:val="00015B3D"/>
    <w:rsid w:val="00015E2C"/>
    <w:rsid w:val="00016487"/>
    <w:rsid w:val="00016A2E"/>
    <w:rsid w:val="00016E5C"/>
    <w:rsid w:val="00016ECB"/>
    <w:rsid w:val="00017221"/>
    <w:rsid w:val="0001741B"/>
    <w:rsid w:val="0002057D"/>
    <w:rsid w:val="00021E03"/>
    <w:rsid w:val="000226BD"/>
    <w:rsid w:val="0002377A"/>
    <w:rsid w:val="00023F6F"/>
    <w:rsid w:val="000244AC"/>
    <w:rsid w:val="0002553E"/>
    <w:rsid w:val="00025B24"/>
    <w:rsid w:val="00026010"/>
    <w:rsid w:val="000262FC"/>
    <w:rsid w:val="000265B9"/>
    <w:rsid w:val="00026D5C"/>
    <w:rsid w:val="00030067"/>
    <w:rsid w:val="000307B6"/>
    <w:rsid w:val="00030B15"/>
    <w:rsid w:val="00030B42"/>
    <w:rsid w:val="00030C70"/>
    <w:rsid w:val="00031899"/>
    <w:rsid w:val="00032072"/>
    <w:rsid w:val="000325CB"/>
    <w:rsid w:val="00032705"/>
    <w:rsid w:val="00033531"/>
    <w:rsid w:val="00033919"/>
    <w:rsid w:val="00033AB7"/>
    <w:rsid w:val="00033C8C"/>
    <w:rsid w:val="0003441E"/>
    <w:rsid w:val="00034F41"/>
    <w:rsid w:val="000352F9"/>
    <w:rsid w:val="00035797"/>
    <w:rsid w:val="00035A07"/>
    <w:rsid w:val="0003615B"/>
    <w:rsid w:val="00036C75"/>
    <w:rsid w:val="00037720"/>
    <w:rsid w:val="0003774D"/>
    <w:rsid w:val="00037A9F"/>
    <w:rsid w:val="000402DF"/>
    <w:rsid w:val="000420A7"/>
    <w:rsid w:val="0004212D"/>
    <w:rsid w:val="000431D2"/>
    <w:rsid w:val="00043256"/>
    <w:rsid w:val="00043457"/>
    <w:rsid w:val="000434ED"/>
    <w:rsid w:val="000441D7"/>
    <w:rsid w:val="00044FB5"/>
    <w:rsid w:val="000452CD"/>
    <w:rsid w:val="000458B8"/>
    <w:rsid w:val="00045F1C"/>
    <w:rsid w:val="000463C4"/>
    <w:rsid w:val="0004654A"/>
    <w:rsid w:val="0004692D"/>
    <w:rsid w:val="00046E5E"/>
    <w:rsid w:val="00046E76"/>
    <w:rsid w:val="00047A50"/>
    <w:rsid w:val="00047BF5"/>
    <w:rsid w:val="00047D76"/>
    <w:rsid w:val="00050019"/>
    <w:rsid w:val="000512B2"/>
    <w:rsid w:val="00051A62"/>
    <w:rsid w:val="00051BF9"/>
    <w:rsid w:val="00051C9B"/>
    <w:rsid w:val="00052422"/>
    <w:rsid w:val="00052461"/>
    <w:rsid w:val="00052ABA"/>
    <w:rsid w:val="00052B0F"/>
    <w:rsid w:val="00052FE1"/>
    <w:rsid w:val="0005493D"/>
    <w:rsid w:val="000551E2"/>
    <w:rsid w:val="00055A21"/>
    <w:rsid w:val="00057986"/>
    <w:rsid w:val="00057AA3"/>
    <w:rsid w:val="00057E72"/>
    <w:rsid w:val="00060D57"/>
    <w:rsid w:val="00060D89"/>
    <w:rsid w:val="00061C0B"/>
    <w:rsid w:val="00062E05"/>
    <w:rsid w:val="000631AB"/>
    <w:rsid w:val="00063FD6"/>
    <w:rsid w:val="00064070"/>
    <w:rsid w:val="00064654"/>
    <w:rsid w:val="000649C1"/>
    <w:rsid w:val="0006542F"/>
    <w:rsid w:val="00065571"/>
    <w:rsid w:val="00066BED"/>
    <w:rsid w:val="0006721C"/>
    <w:rsid w:val="00067791"/>
    <w:rsid w:val="00067E59"/>
    <w:rsid w:val="00070763"/>
    <w:rsid w:val="00072CAE"/>
    <w:rsid w:val="000731C1"/>
    <w:rsid w:val="000747F8"/>
    <w:rsid w:val="00074D6B"/>
    <w:rsid w:val="00075B03"/>
    <w:rsid w:val="000760B6"/>
    <w:rsid w:val="000766C9"/>
    <w:rsid w:val="0007679C"/>
    <w:rsid w:val="000769B2"/>
    <w:rsid w:val="00077325"/>
    <w:rsid w:val="00077503"/>
    <w:rsid w:val="00077657"/>
    <w:rsid w:val="00077C09"/>
    <w:rsid w:val="000812F2"/>
    <w:rsid w:val="00082C0B"/>
    <w:rsid w:val="00082C7B"/>
    <w:rsid w:val="00082E31"/>
    <w:rsid w:val="00085602"/>
    <w:rsid w:val="00085643"/>
    <w:rsid w:val="00086A4D"/>
    <w:rsid w:val="00087A3B"/>
    <w:rsid w:val="00087BB7"/>
    <w:rsid w:val="0009030B"/>
    <w:rsid w:val="00090753"/>
    <w:rsid w:val="00090CD7"/>
    <w:rsid w:val="00090F88"/>
    <w:rsid w:val="00090FE5"/>
    <w:rsid w:val="00091A6E"/>
    <w:rsid w:val="00092BAC"/>
    <w:rsid w:val="00092C25"/>
    <w:rsid w:val="00092D69"/>
    <w:rsid w:val="000931CB"/>
    <w:rsid w:val="0009364B"/>
    <w:rsid w:val="00094523"/>
    <w:rsid w:val="000946A4"/>
    <w:rsid w:val="0009498F"/>
    <w:rsid w:val="00094FB5"/>
    <w:rsid w:val="00095734"/>
    <w:rsid w:val="00095A2E"/>
    <w:rsid w:val="00095B4D"/>
    <w:rsid w:val="00095E4B"/>
    <w:rsid w:val="00096059"/>
    <w:rsid w:val="0009656E"/>
    <w:rsid w:val="00096987"/>
    <w:rsid w:val="00097318"/>
    <w:rsid w:val="000977DC"/>
    <w:rsid w:val="00097B32"/>
    <w:rsid w:val="000A1055"/>
    <w:rsid w:val="000A3FC6"/>
    <w:rsid w:val="000A424F"/>
    <w:rsid w:val="000A42A3"/>
    <w:rsid w:val="000A4465"/>
    <w:rsid w:val="000A4858"/>
    <w:rsid w:val="000A4A4A"/>
    <w:rsid w:val="000A4A50"/>
    <w:rsid w:val="000A4DA6"/>
    <w:rsid w:val="000A50A2"/>
    <w:rsid w:val="000A5340"/>
    <w:rsid w:val="000A6209"/>
    <w:rsid w:val="000A63A9"/>
    <w:rsid w:val="000A6CD4"/>
    <w:rsid w:val="000A6E0D"/>
    <w:rsid w:val="000A72ED"/>
    <w:rsid w:val="000A763A"/>
    <w:rsid w:val="000B1307"/>
    <w:rsid w:val="000B14C0"/>
    <w:rsid w:val="000B1872"/>
    <w:rsid w:val="000B1ED1"/>
    <w:rsid w:val="000B215E"/>
    <w:rsid w:val="000B2BEC"/>
    <w:rsid w:val="000B3029"/>
    <w:rsid w:val="000B3041"/>
    <w:rsid w:val="000B33FC"/>
    <w:rsid w:val="000B36F0"/>
    <w:rsid w:val="000B55A7"/>
    <w:rsid w:val="000B5EC7"/>
    <w:rsid w:val="000B62C2"/>
    <w:rsid w:val="000B6478"/>
    <w:rsid w:val="000B6964"/>
    <w:rsid w:val="000B704D"/>
    <w:rsid w:val="000C0176"/>
    <w:rsid w:val="000C0457"/>
    <w:rsid w:val="000C0CB2"/>
    <w:rsid w:val="000C0E4F"/>
    <w:rsid w:val="000C1A46"/>
    <w:rsid w:val="000C1F3F"/>
    <w:rsid w:val="000C29F8"/>
    <w:rsid w:val="000C2D55"/>
    <w:rsid w:val="000C4A56"/>
    <w:rsid w:val="000C57C6"/>
    <w:rsid w:val="000C617B"/>
    <w:rsid w:val="000C64A7"/>
    <w:rsid w:val="000C7616"/>
    <w:rsid w:val="000C777D"/>
    <w:rsid w:val="000C7891"/>
    <w:rsid w:val="000C7DE7"/>
    <w:rsid w:val="000C7E72"/>
    <w:rsid w:val="000D07B0"/>
    <w:rsid w:val="000D0BC0"/>
    <w:rsid w:val="000D1051"/>
    <w:rsid w:val="000D259C"/>
    <w:rsid w:val="000D2F06"/>
    <w:rsid w:val="000D4BC3"/>
    <w:rsid w:val="000D4F84"/>
    <w:rsid w:val="000D6007"/>
    <w:rsid w:val="000D7016"/>
    <w:rsid w:val="000D7259"/>
    <w:rsid w:val="000E02A1"/>
    <w:rsid w:val="000E04CC"/>
    <w:rsid w:val="000E1065"/>
    <w:rsid w:val="000E1164"/>
    <w:rsid w:val="000E16C4"/>
    <w:rsid w:val="000E1AB1"/>
    <w:rsid w:val="000E1ED0"/>
    <w:rsid w:val="000E2169"/>
    <w:rsid w:val="000E2296"/>
    <w:rsid w:val="000E4441"/>
    <w:rsid w:val="000E4820"/>
    <w:rsid w:val="000E4A5D"/>
    <w:rsid w:val="000E6017"/>
    <w:rsid w:val="000E6582"/>
    <w:rsid w:val="000E6AD1"/>
    <w:rsid w:val="000E6FEF"/>
    <w:rsid w:val="000F02CD"/>
    <w:rsid w:val="000F0403"/>
    <w:rsid w:val="000F0707"/>
    <w:rsid w:val="000F0B0F"/>
    <w:rsid w:val="000F3C38"/>
    <w:rsid w:val="000F3F2F"/>
    <w:rsid w:val="000F460E"/>
    <w:rsid w:val="000F465A"/>
    <w:rsid w:val="000F4B61"/>
    <w:rsid w:val="000F51C9"/>
    <w:rsid w:val="000F53C0"/>
    <w:rsid w:val="000F55E5"/>
    <w:rsid w:val="000F59A3"/>
    <w:rsid w:val="000F6265"/>
    <w:rsid w:val="000F6908"/>
    <w:rsid w:val="000F6DB8"/>
    <w:rsid w:val="000F71B5"/>
    <w:rsid w:val="000F754D"/>
    <w:rsid w:val="000F77BE"/>
    <w:rsid w:val="000F7959"/>
    <w:rsid w:val="00100649"/>
    <w:rsid w:val="0010083B"/>
    <w:rsid w:val="00100E0C"/>
    <w:rsid w:val="00101045"/>
    <w:rsid w:val="00101785"/>
    <w:rsid w:val="00101B07"/>
    <w:rsid w:val="001035BE"/>
    <w:rsid w:val="0010370C"/>
    <w:rsid w:val="0010440D"/>
    <w:rsid w:val="00104819"/>
    <w:rsid w:val="0010544B"/>
    <w:rsid w:val="00105C9F"/>
    <w:rsid w:val="00106213"/>
    <w:rsid w:val="00106555"/>
    <w:rsid w:val="00106663"/>
    <w:rsid w:val="00106A4D"/>
    <w:rsid w:val="00107348"/>
    <w:rsid w:val="0010745E"/>
    <w:rsid w:val="0011015C"/>
    <w:rsid w:val="001108D5"/>
    <w:rsid w:val="00111E00"/>
    <w:rsid w:val="001121E7"/>
    <w:rsid w:val="001122EE"/>
    <w:rsid w:val="00112BBF"/>
    <w:rsid w:val="0011309C"/>
    <w:rsid w:val="00113AD6"/>
    <w:rsid w:val="00114173"/>
    <w:rsid w:val="001142DE"/>
    <w:rsid w:val="001142E1"/>
    <w:rsid w:val="00114315"/>
    <w:rsid w:val="00114748"/>
    <w:rsid w:val="00114C87"/>
    <w:rsid w:val="00114EDD"/>
    <w:rsid w:val="00115BFB"/>
    <w:rsid w:val="00116CDB"/>
    <w:rsid w:val="001173C3"/>
    <w:rsid w:val="00117A7D"/>
    <w:rsid w:val="00120408"/>
    <w:rsid w:val="00120B60"/>
    <w:rsid w:val="00120DB4"/>
    <w:rsid w:val="00121111"/>
    <w:rsid w:val="00121582"/>
    <w:rsid w:val="00122AF7"/>
    <w:rsid w:val="00123116"/>
    <w:rsid w:val="00123AB8"/>
    <w:rsid w:val="00124759"/>
    <w:rsid w:val="00124EA6"/>
    <w:rsid w:val="00125169"/>
    <w:rsid w:val="00126360"/>
    <w:rsid w:val="001278AC"/>
    <w:rsid w:val="001279D3"/>
    <w:rsid w:val="001302D8"/>
    <w:rsid w:val="001309DF"/>
    <w:rsid w:val="0013159C"/>
    <w:rsid w:val="0013198C"/>
    <w:rsid w:val="00131A84"/>
    <w:rsid w:val="00131E64"/>
    <w:rsid w:val="00133025"/>
    <w:rsid w:val="001331A5"/>
    <w:rsid w:val="00133647"/>
    <w:rsid w:val="00133701"/>
    <w:rsid w:val="00134722"/>
    <w:rsid w:val="00134963"/>
    <w:rsid w:val="00134FE5"/>
    <w:rsid w:val="00135FA8"/>
    <w:rsid w:val="00136720"/>
    <w:rsid w:val="001369D8"/>
    <w:rsid w:val="0014025D"/>
    <w:rsid w:val="00141499"/>
    <w:rsid w:val="0014182E"/>
    <w:rsid w:val="00141DF7"/>
    <w:rsid w:val="0014227F"/>
    <w:rsid w:val="00142C8B"/>
    <w:rsid w:val="00143794"/>
    <w:rsid w:val="001448C0"/>
    <w:rsid w:val="001459A1"/>
    <w:rsid w:val="001472AD"/>
    <w:rsid w:val="00147F3E"/>
    <w:rsid w:val="00150B07"/>
    <w:rsid w:val="00153D42"/>
    <w:rsid w:val="00153D64"/>
    <w:rsid w:val="001540BB"/>
    <w:rsid w:val="00155490"/>
    <w:rsid w:val="001562F2"/>
    <w:rsid w:val="0015687E"/>
    <w:rsid w:val="00156BA5"/>
    <w:rsid w:val="00157950"/>
    <w:rsid w:val="001603A6"/>
    <w:rsid w:val="00160541"/>
    <w:rsid w:val="00160CD8"/>
    <w:rsid w:val="00161BF5"/>
    <w:rsid w:val="00162540"/>
    <w:rsid w:val="00162573"/>
    <w:rsid w:val="001628BB"/>
    <w:rsid w:val="00162E4C"/>
    <w:rsid w:val="00163904"/>
    <w:rsid w:val="0016469C"/>
    <w:rsid w:val="00164C8A"/>
    <w:rsid w:val="00165484"/>
    <w:rsid w:val="00165C23"/>
    <w:rsid w:val="00165D44"/>
    <w:rsid w:val="00165EDE"/>
    <w:rsid w:val="0016767E"/>
    <w:rsid w:val="00167B25"/>
    <w:rsid w:val="0017029F"/>
    <w:rsid w:val="001708D9"/>
    <w:rsid w:val="00170EFA"/>
    <w:rsid w:val="00170F5B"/>
    <w:rsid w:val="0017122A"/>
    <w:rsid w:val="0017193F"/>
    <w:rsid w:val="00171DB4"/>
    <w:rsid w:val="00172025"/>
    <w:rsid w:val="00172742"/>
    <w:rsid w:val="00172748"/>
    <w:rsid w:val="00172754"/>
    <w:rsid w:val="00172957"/>
    <w:rsid w:val="00172CAB"/>
    <w:rsid w:val="00173BA7"/>
    <w:rsid w:val="00174757"/>
    <w:rsid w:val="00174E49"/>
    <w:rsid w:val="00175C50"/>
    <w:rsid w:val="00176273"/>
    <w:rsid w:val="00177C08"/>
    <w:rsid w:val="00180BDD"/>
    <w:rsid w:val="00181353"/>
    <w:rsid w:val="00181BCC"/>
    <w:rsid w:val="00181E5E"/>
    <w:rsid w:val="001827DC"/>
    <w:rsid w:val="00184030"/>
    <w:rsid w:val="00185503"/>
    <w:rsid w:val="001863B0"/>
    <w:rsid w:val="00186A02"/>
    <w:rsid w:val="0019026A"/>
    <w:rsid w:val="001904D5"/>
    <w:rsid w:val="00190AE8"/>
    <w:rsid w:val="00190F09"/>
    <w:rsid w:val="0019127B"/>
    <w:rsid w:val="00191709"/>
    <w:rsid w:val="001918F0"/>
    <w:rsid w:val="00191924"/>
    <w:rsid w:val="001924CB"/>
    <w:rsid w:val="001926F2"/>
    <w:rsid w:val="00192A90"/>
    <w:rsid w:val="00192DA3"/>
    <w:rsid w:val="00193B67"/>
    <w:rsid w:val="00193E26"/>
    <w:rsid w:val="001941BA"/>
    <w:rsid w:val="00194AEE"/>
    <w:rsid w:val="00194FD3"/>
    <w:rsid w:val="0019546F"/>
    <w:rsid w:val="001954D2"/>
    <w:rsid w:val="001955F8"/>
    <w:rsid w:val="00196031"/>
    <w:rsid w:val="0019619B"/>
    <w:rsid w:val="0019721F"/>
    <w:rsid w:val="00197661"/>
    <w:rsid w:val="0019772B"/>
    <w:rsid w:val="001A0132"/>
    <w:rsid w:val="001A052C"/>
    <w:rsid w:val="001A0764"/>
    <w:rsid w:val="001A1377"/>
    <w:rsid w:val="001A140F"/>
    <w:rsid w:val="001A1C00"/>
    <w:rsid w:val="001A1DC1"/>
    <w:rsid w:val="001A271E"/>
    <w:rsid w:val="001A4116"/>
    <w:rsid w:val="001A43AF"/>
    <w:rsid w:val="001A4582"/>
    <w:rsid w:val="001A4C25"/>
    <w:rsid w:val="001A4C57"/>
    <w:rsid w:val="001A5291"/>
    <w:rsid w:val="001A64F3"/>
    <w:rsid w:val="001A6F0B"/>
    <w:rsid w:val="001A72E3"/>
    <w:rsid w:val="001A7E29"/>
    <w:rsid w:val="001B0466"/>
    <w:rsid w:val="001B0469"/>
    <w:rsid w:val="001B1008"/>
    <w:rsid w:val="001B19B9"/>
    <w:rsid w:val="001B1CBC"/>
    <w:rsid w:val="001B1ECA"/>
    <w:rsid w:val="001B2C55"/>
    <w:rsid w:val="001B2EA4"/>
    <w:rsid w:val="001B37C9"/>
    <w:rsid w:val="001B3837"/>
    <w:rsid w:val="001B3FEC"/>
    <w:rsid w:val="001B4B8B"/>
    <w:rsid w:val="001B4ECB"/>
    <w:rsid w:val="001B55AA"/>
    <w:rsid w:val="001B5C80"/>
    <w:rsid w:val="001B6D00"/>
    <w:rsid w:val="001B6E10"/>
    <w:rsid w:val="001B7067"/>
    <w:rsid w:val="001B7665"/>
    <w:rsid w:val="001B7821"/>
    <w:rsid w:val="001C0A3F"/>
    <w:rsid w:val="001C0A82"/>
    <w:rsid w:val="001C0E4B"/>
    <w:rsid w:val="001C2C0D"/>
    <w:rsid w:val="001C3280"/>
    <w:rsid w:val="001C39C7"/>
    <w:rsid w:val="001C4093"/>
    <w:rsid w:val="001C454E"/>
    <w:rsid w:val="001C48F1"/>
    <w:rsid w:val="001C5F46"/>
    <w:rsid w:val="001C76E9"/>
    <w:rsid w:val="001C7F91"/>
    <w:rsid w:val="001D07F2"/>
    <w:rsid w:val="001D0FFF"/>
    <w:rsid w:val="001D152B"/>
    <w:rsid w:val="001D1E76"/>
    <w:rsid w:val="001D2398"/>
    <w:rsid w:val="001D2D17"/>
    <w:rsid w:val="001D3974"/>
    <w:rsid w:val="001D5A22"/>
    <w:rsid w:val="001D5A4A"/>
    <w:rsid w:val="001D5E74"/>
    <w:rsid w:val="001D673D"/>
    <w:rsid w:val="001D7BAA"/>
    <w:rsid w:val="001D7EBD"/>
    <w:rsid w:val="001E00CF"/>
    <w:rsid w:val="001E0513"/>
    <w:rsid w:val="001E08C3"/>
    <w:rsid w:val="001E09D9"/>
    <w:rsid w:val="001E0A86"/>
    <w:rsid w:val="001E0B25"/>
    <w:rsid w:val="001E0C9E"/>
    <w:rsid w:val="001E1850"/>
    <w:rsid w:val="001E2CF5"/>
    <w:rsid w:val="001E32C5"/>
    <w:rsid w:val="001E33D7"/>
    <w:rsid w:val="001E3E0A"/>
    <w:rsid w:val="001E409D"/>
    <w:rsid w:val="001E47D4"/>
    <w:rsid w:val="001E5BC6"/>
    <w:rsid w:val="001E5C3B"/>
    <w:rsid w:val="001E65F0"/>
    <w:rsid w:val="001E71F8"/>
    <w:rsid w:val="001F0714"/>
    <w:rsid w:val="001F0C6B"/>
    <w:rsid w:val="001F231D"/>
    <w:rsid w:val="001F2C92"/>
    <w:rsid w:val="001F2E1C"/>
    <w:rsid w:val="001F59FD"/>
    <w:rsid w:val="001F5CCE"/>
    <w:rsid w:val="001F6C24"/>
    <w:rsid w:val="001F70A0"/>
    <w:rsid w:val="001F73B3"/>
    <w:rsid w:val="002000C3"/>
    <w:rsid w:val="00200109"/>
    <w:rsid w:val="002004A1"/>
    <w:rsid w:val="00200EA2"/>
    <w:rsid w:val="00201097"/>
    <w:rsid w:val="0020120A"/>
    <w:rsid w:val="002012FA"/>
    <w:rsid w:val="00201780"/>
    <w:rsid w:val="00201C22"/>
    <w:rsid w:val="00201EEF"/>
    <w:rsid w:val="002029C1"/>
    <w:rsid w:val="00203AA2"/>
    <w:rsid w:val="00203B27"/>
    <w:rsid w:val="00204AA8"/>
    <w:rsid w:val="00205218"/>
    <w:rsid w:val="00205B6A"/>
    <w:rsid w:val="00205CEA"/>
    <w:rsid w:val="00205EB8"/>
    <w:rsid w:val="00205F4A"/>
    <w:rsid w:val="00206480"/>
    <w:rsid w:val="00206EF4"/>
    <w:rsid w:val="00207E04"/>
    <w:rsid w:val="00207F0A"/>
    <w:rsid w:val="00211441"/>
    <w:rsid w:val="0021199A"/>
    <w:rsid w:val="002122FE"/>
    <w:rsid w:val="00212800"/>
    <w:rsid w:val="00212986"/>
    <w:rsid w:val="0021306F"/>
    <w:rsid w:val="00213F81"/>
    <w:rsid w:val="00214286"/>
    <w:rsid w:val="002146DD"/>
    <w:rsid w:val="00214CB7"/>
    <w:rsid w:val="002157DB"/>
    <w:rsid w:val="0021586E"/>
    <w:rsid w:val="00217257"/>
    <w:rsid w:val="00220B18"/>
    <w:rsid w:val="00220E15"/>
    <w:rsid w:val="002214FB"/>
    <w:rsid w:val="002216D2"/>
    <w:rsid w:val="00221C0A"/>
    <w:rsid w:val="00221EC8"/>
    <w:rsid w:val="0022255B"/>
    <w:rsid w:val="0022274C"/>
    <w:rsid w:val="00222753"/>
    <w:rsid w:val="002227A2"/>
    <w:rsid w:val="00222C7E"/>
    <w:rsid w:val="00222F77"/>
    <w:rsid w:val="002242B8"/>
    <w:rsid w:val="00224BF1"/>
    <w:rsid w:val="00224C39"/>
    <w:rsid w:val="00225BED"/>
    <w:rsid w:val="00225D05"/>
    <w:rsid w:val="0022732D"/>
    <w:rsid w:val="00230FE6"/>
    <w:rsid w:val="00231216"/>
    <w:rsid w:val="00231774"/>
    <w:rsid w:val="002320C1"/>
    <w:rsid w:val="00233483"/>
    <w:rsid w:val="002336C4"/>
    <w:rsid w:val="00233CE4"/>
    <w:rsid w:val="00233F99"/>
    <w:rsid w:val="00233FAB"/>
    <w:rsid w:val="00234A47"/>
    <w:rsid w:val="00234AD0"/>
    <w:rsid w:val="002360B0"/>
    <w:rsid w:val="002366AD"/>
    <w:rsid w:val="00236F6A"/>
    <w:rsid w:val="00237994"/>
    <w:rsid w:val="00237D90"/>
    <w:rsid w:val="00237F0F"/>
    <w:rsid w:val="00241261"/>
    <w:rsid w:val="00242092"/>
    <w:rsid w:val="0024340C"/>
    <w:rsid w:val="002437E5"/>
    <w:rsid w:val="002451F3"/>
    <w:rsid w:val="0024591A"/>
    <w:rsid w:val="00245B30"/>
    <w:rsid w:val="002467AF"/>
    <w:rsid w:val="00246E33"/>
    <w:rsid w:val="002475AB"/>
    <w:rsid w:val="0025044C"/>
    <w:rsid w:val="0025055B"/>
    <w:rsid w:val="0025074F"/>
    <w:rsid w:val="00250BEA"/>
    <w:rsid w:val="0025139E"/>
    <w:rsid w:val="00251E61"/>
    <w:rsid w:val="00251F90"/>
    <w:rsid w:val="00253616"/>
    <w:rsid w:val="00253BE8"/>
    <w:rsid w:val="0025418D"/>
    <w:rsid w:val="002545ED"/>
    <w:rsid w:val="0025467E"/>
    <w:rsid w:val="002547A1"/>
    <w:rsid w:val="00255709"/>
    <w:rsid w:val="00255899"/>
    <w:rsid w:val="00255F07"/>
    <w:rsid w:val="0025600F"/>
    <w:rsid w:val="002562FD"/>
    <w:rsid w:val="0025659D"/>
    <w:rsid w:val="00256BC2"/>
    <w:rsid w:val="00260839"/>
    <w:rsid w:val="00260D82"/>
    <w:rsid w:val="002631E5"/>
    <w:rsid w:val="002632E0"/>
    <w:rsid w:val="002633A7"/>
    <w:rsid w:val="0026515D"/>
    <w:rsid w:val="00265565"/>
    <w:rsid w:val="002670A8"/>
    <w:rsid w:val="00267A54"/>
    <w:rsid w:val="00270591"/>
    <w:rsid w:val="00270631"/>
    <w:rsid w:val="0027142C"/>
    <w:rsid w:val="0027167B"/>
    <w:rsid w:val="0027199C"/>
    <w:rsid w:val="00272AE0"/>
    <w:rsid w:val="00273145"/>
    <w:rsid w:val="0027402C"/>
    <w:rsid w:val="0027414A"/>
    <w:rsid w:val="002742E2"/>
    <w:rsid w:val="00274377"/>
    <w:rsid w:val="00274467"/>
    <w:rsid w:val="0027466B"/>
    <w:rsid w:val="00274F52"/>
    <w:rsid w:val="002750DD"/>
    <w:rsid w:val="00275138"/>
    <w:rsid w:val="00275327"/>
    <w:rsid w:val="002759DD"/>
    <w:rsid w:val="00277210"/>
    <w:rsid w:val="00280D19"/>
    <w:rsid w:val="0028145C"/>
    <w:rsid w:val="002825DB"/>
    <w:rsid w:val="00282C00"/>
    <w:rsid w:val="00283BD7"/>
    <w:rsid w:val="002843BE"/>
    <w:rsid w:val="00284864"/>
    <w:rsid w:val="00285648"/>
    <w:rsid w:val="0028581C"/>
    <w:rsid w:val="00285FB5"/>
    <w:rsid w:val="002861FD"/>
    <w:rsid w:val="00286AE9"/>
    <w:rsid w:val="00287652"/>
    <w:rsid w:val="002913EE"/>
    <w:rsid w:val="0029156C"/>
    <w:rsid w:val="00291DAE"/>
    <w:rsid w:val="00292ADF"/>
    <w:rsid w:val="0029319D"/>
    <w:rsid w:val="00293E64"/>
    <w:rsid w:val="00294099"/>
    <w:rsid w:val="00294FA5"/>
    <w:rsid w:val="00295416"/>
    <w:rsid w:val="0029559B"/>
    <w:rsid w:val="002957AB"/>
    <w:rsid w:val="00295B64"/>
    <w:rsid w:val="00295CC9"/>
    <w:rsid w:val="00295D1E"/>
    <w:rsid w:val="0029715F"/>
    <w:rsid w:val="00297F8C"/>
    <w:rsid w:val="002A0C92"/>
    <w:rsid w:val="002A125E"/>
    <w:rsid w:val="002A13AC"/>
    <w:rsid w:val="002A1F8E"/>
    <w:rsid w:val="002A207D"/>
    <w:rsid w:val="002A2C61"/>
    <w:rsid w:val="002A3E17"/>
    <w:rsid w:val="002A6A57"/>
    <w:rsid w:val="002A6C4A"/>
    <w:rsid w:val="002B045C"/>
    <w:rsid w:val="002B0A1D"/>
    <w:rsid w:val="002B0A3C"/>
    <w:rsid w:val="002B19E1"/>
    <w:rsid w:val="002B2278"/>
    <w:rsid w:val="002B22C1"/>
    <w:rsid w:val="002B32FA"/>
    <w:rsid w:val="002B4297"/>
    <w:rsid w:val="002B4656"/>
    <w:rsid w:val="002B492D"/>
    <w:rsid w:val="002B4B4F"/>
    <w:rsid w:val="002B4D25"/>
    <w:rsid w:val="002B4F83"/>
    <w:rsid w:val="002B54EE"/>
    <w:rsid w:val="002B586B"/>
    <w:rsid w:val="002B6236"/>
    <w:rsid w:val="002B63B8"/>
    <w:rsid w:val="002B6961"/>
    <w:rsid w:val="002B6F09"/>
    <w:rsid w:val="002B7DC2"/>
    <w:rsid w:val="002C134C"/>
    <w:rsid w:val="002C21AA"/>
    <w:rsid w:val="002C2F6D"/>
    <w:rsid w:val="002C3728"/>
    <w:rsid w:val="002C38F5"/>
    <w:rsid w:val="002C3CD0"/>
    <w:rsid w:val="002C4154"/>
    <w:rsid w:val="002C4241"/>
    <w:rsid w:val="002C47E3"/>
    <w:rsid w:val="002C4976"/>
    <w:rsid w:val="002C58FD"/>
    <w:rsid w:val="002C5A18"/>
    <w:rsid w:val="002C5E92"/>
    <w:rsid w:val="002C63FB"/>
    <w:rsid w:val="002C65C2"/>
    <w:rsid w:val="002C65D3"/>
    <w:rsid w:val="002C691B"/>
    <w:rsid w:val="002C6CA3"/>
    <w:rsid w:val="002C708E"/>
    <w:rsid w:val="002C7341"/>
    <w:rsid w:val="002C7EB1"/>
    <w:rsid w:val="002D0A4E"/>
    <w:rsid w:val="002D0D4E"/>
    <w:rsid w:val="002D12F9"/>
    <w:rsid w:val="002D1597"/>
    <w:rsid w:val="002D171A"/>
    <w:rsid w:val="002D184C"/>
    <w:rsid w:val="002D206B"/>
    <w:rsid w:val="002D20FA"/>
    <w:rsid w:val="002D2644"/>
    <w:rsid w:val="002D2BBA"/>
    <w:rsid w:val="002D2D69"/>
    <w:rsid w:val="002D2DFA"/>
    <w:rsid w:val="002D2FFA"/>
    <w:rsid w:val="002D38FE"/>
    <w:rsid w:val="002D3EFB"/>
    <w:rsid w:val="002D40DE"/>
    <w:rsid w:val="002D45B3"/>
    <w:rsid w:val="002D4C04"/>
    <w:rsid w:val="002D500D"/>
    <w:rsid w:val="002D6123"/>
    <w:rsid w:val="002D6299"/>
    <w:rsid w:val="002D63AB"/>
    <w:rsid w:val="002E053C"/>
    <w:rsid w:val="002E1A32"/>
    <w:rsid w:val="002E20C1"/>
    <w:rsid w:val="002E2C99"/>
    <w:rsid w:val="002E2F2A"/>
    <w:rsid w:val="002E35EF"/>
    <w:rsid w:val="002E38A8"/>
    <w:rsid w:val="002E3D31"/>
    <w:rsid w:val="002E4D30"/>
    <w:rsid w:val="002E5EC3"/>
    <w:rsid w:val="002E620F"/>
    <w:rsid w:val="002F017E"/>
    <w:rsid w:val="002F08A7"/>
    <w:rsid w:val="002F08FD"/>
    <w:rsid w:val="002F13C7"/>
    <w:rsid w:val="002F1843"/>
    <w:rsid w:val="002F1A25"/>
    <w:rsid w:val="002F1CA9"/>
    <w:rsid w:val="002F201D"/>
    <w:rsid w:val="002F2408"/>
    <w:rsid w:val="002F2CF7"/>
    <w:rsid w:val="002F30E6"/>
    <w:rsid w:val="002F3710"/>
    <w:rsid w:val="002F4263"/>
    <w:rsid w:val="002F4756"/>
    <w:rsid w:val="002F4FD9"/>
    <w:rsid w:val="002F5310"/>
    <w:rsid w:val="002F6F17"/>
    <w:rsid w:val="002F709C"/>
    <w:rsid w:val="002F70E1"/>
    <w:rsid w:val="002F7164"/>
    <w:rsid w:val="002F7677"/>
    <w:rsid w:val="002F78B1"/>
    <w:rsid w:val="002F7A52"/>
    <w:rsid w:val="003003FF"/>
    <w:rsid w:val="003012A0"/>
    <w:rsid w:val="0030146F"/>
    <w:rsid w:val="00301795"/>
    <w:rsid w:val="00301904"/>
    <w:rsid w:val="00301958"/>
    <w:rsid w:val="00301D83"/>
    <w:rsid w:val="00301E40"/>
    <w:rsid w:val="003020C5"/>
    <w:rsid w:val="00302D84"/>
    <w:rsid w:val="003030D7"/>
    <w:rsid w:val="00303889"/>
    <w:rsid w:val="00303918"/>
    <w:rsid w:val="00303A63"/>
    <w:rsid w:val="0030448B"/>
    <w:rsid w:val="00304E99"/>
    <w:rsid w:val="00305283"/>
    <w:rsid w:val="00305417"/>
    <w:rsid w:val="003058A9"/>
    <w:rsid w:val="003058E2"/>
    <w:rsid w:val="00305D45"/>
    <w:rsid w:val="003064B8"/>
    <w:rsid w:val="003078BC"/>
    <w:rsid w:val="00307DBD"/>
    <w:rsid w:val="00307EB3"/>
    <w:rsid w:val="00310270"/>
    <w:rsid w:val="003102D5"/>
    <w:rsid w:val="0031055F"/>
    <w:rsid w:val="003118E9"/>
    <w:rsid w:val="00311C53"/>
    <w:rsid w:val="00312123"/>
    <w:rsid w:val="00312226"/>
    <w:rsid w:val="003131CE"/>
    <w:rsid w:val="00313B2C"/>
    <w:rsid w:val="003140D7"/>
    <w:rsid w:val="00314101"/>
    <w:rsid w:val="003141CB"/>
    <w:rsid w:val="003156C2"/>
    <w:rsid w:val="00315725"/>
    <w:rsid w:val="00316C1B"/>
    <w:rsid w:val="00316F55"/>
    <w:rsid w:val="00317079"/>
    <w:rsid w:val="00317E91"/>
    <w:rsid w:val="0032022F"/>
    <w:rsid w:val="00320BEB"/>
    <w:rsid w:val="003214FD"/>
    <w:rsid w:val="00322159"/>
    <w:rsid w:val="00322244"/>
    <w:rsid w:val="003225F6"/>
    <w:rsid w:val="00322D5E"/>
    <w:rsid w:val="00323688"/>
    <w:rsid w:val="0032395C"/>
    <w:rsid w:val="00323AA0"/>
    <w:rsid w:val="00323DA8"/>
    <w:rsid w:val="00323F3B"/>
    <w:rsid w:val="00323FAD"/>
    <w:rsid w:val="0032408B"/>
    <w:rsid w:val="00324302"/>
    <w:rsid w:val="0032499F"/>
    <w:rsid w:val="0032547B"/>
    <w:rsid w:val="003257DB"/>
    <w:rsid w:val="00325A3E"/>
    <w:rsid w:val="00325BA4"/>
    <w:rsid w:val="0032670F"/>
    <w:rsid w:val="00326C53"/>
    <w:rsid w:val="00326D14"/>
    <w:rsid w:val="00327354"/>
    <w:rsid w:val="00327511"/>
    <w:rsid w:val="00327965"/>
    <w:rsid w:val="00330BE8"/>
    <w:rsid w:val="003310E7"/>
    <w:rsid w:val="003313D0"/>
    <w:rsid w:val="00331420"/>
    <w:rsid w:val="0033209B"/>
    <w:rsid w:val="003320A9"/>
    <w:rsid w:val="0033234D"/>
    <w:rsid w:val="00332DA5"/>
    <w:rsid w:val="00333FE9"/>
    <w:rsid w:val="0033410E"/>
    <w:rsid w:val="003359EE"/>
    <w:rsid w:val="00335C33"/>
    <w:rsid w:val="00335E4C"/>
    <w:rsid w:val="003365FB"/>
    <w:rsid w:val="00337064"/>
    <w:rsid w:val="0033786C"/>
    <w:rsid w:val="00340D4B"/>
    <w:rsid w:val="00341A0E"/>
    <w:rsid w:val="00341D4E"/>
    <w:rsid w:val="00342793"/>
    <w:rsid w:val="003432B5"/>
    <w:rsid w:val="00343394"/>
    <w:rsid w:val="00343FC6"/>
    <w:rsid w:val="00344594"/>
    <w:rsid w:val="0034503F"/>
    <w:rsid w:val="00345202"/>
    <w:rsid w:val="003469A9"/>
    <w:rsid w:val="00347144"/>
    <w:rsid w:val="003471B7"/>
    <w:rsid w:val="00347436"/>
    <w:rsid w:val="00350418"/>
    <w:rsid w:val="00350EB8"/>
    <w:rsid w:val="00353B27"/>
    <w:rsid w:val="0035413C"/>
    <w:rsid w:val="00355524"/>
    <w:rsid w:val="00355B69"/>
    <w:rsid w:val="00355D8A"/>
    <w:rsid w:val="003564F4"/>
    <w:rsid w:val="0035672E"/>
    <w:rsid w:val="00356A6B"/>
    <w:rsid w:val="00356ECD"/>
    <w:rsid w:val="003576B8"/>
    <w:rsid w:val="00357A48"/>
    <w:rsid w:val="003600E2"/>
    <w:rsid w:val="00360840"/>
    <w:rsid w:val="00360EE8"/>
    <w:rsid w:val="0036102E"/>
    <w:rsid w:val="00361F13"/>
    <w:rsid w:val="00362F22"/>
    <w:rsid w:val="003638B5"/>
    <w:rsid w:val="00363CAB"/>
    <w:rsid w:val="003641A5"/>
    <w:rsid w:val="003645AE"/>
    <w:rsid w:val="00364E89"/>
    <w:rsid w:val="00365800"/>
    <w:rsid w:val="00365E8D"/>
    <w:rsid w:val="003664EF"/>
    <w:rsid w:val="00366CF1"/>
    <w:rsid w:val="00367273"/>
    <w:rsid w:val="00367295"/>
    <w:rsid w:val="003674F7"/>
    <w:rsid w:val="003675AD"/>
    <w:rsid w:val="0037007D"/>
    <w:rsid w:val="003701C7"/>
    <w:rsid w:val="00370338"/>
    <w:rsid w:val="003709E7"/>
    <w:rsid w:val="00370A61"/>
    <w:rsid w:val="00370C37"/>
    <w:rsid w:val="00370C5C"/>
    <w:rsid w:val="00370E6D"/>
    <w:rsid w:val="0037117E"/>
    <w:rsid w:val="0037176E"/>
    <w:rsid w:val="00372019"/>
    <w:rsid w:val="00372864"/>
    <w:rsid w:val="00372AB3"/>
    <w:rsid w:val="00372C77"/>
    <w:rsid w:val="00372DA9"/>
    <w:rsid w:val="003734BB"/>
    <w:rsid w:val="00373519"/>
    <w:rsid w:val="003738B6"/>
    <w:rsid w:val="00373C7A"/>
    <w:rsid w:val="00373F94"/>
    <w:rsid w:val="00374A63"/>
    <w:rsid w:val="00374AA1"/>
    <w:rsid w:val="0037634E"/>
    <w:rsid w:val="0037687A"/>
    <w:rsid w:val="00376A51"/>
    <w:rsid w:val="00376B08"/>
    <w:rsid w:val="00376F06"/>
    <w:rsid w:val="0037705F"/>
    <w:rsid w:val="00377CF7"/>
    <w:rsid w:val="00380078"/>
    <w:rsid w:val="0038037E"/>
    <w:rsid w:val="0038084E"/>
    <w:rsid w:val="00380C1F"/>
    <w:rsid w:val="00380D14"/>
    <w:rsid w:val="003834CB"/>
    <w:rsid w:val="003835E0"/>
    <w:rsid w:val="00384A47"/>
    <w:rsid w:val="00384B6E"/>
    <w:rsid w:val="00385110"/>
    <w:rsid w:val="00385236"/>
    <w:rsid w:val="003852A7"/>
    <w:rsid w:val="00385CAE"/>
    <w:rsid w:val="00386816"/>
    <w:rsid w:val="00387252"/>
    <w:rsid w:val="00387690"/>
    <w:rsid w:val="003900EC"/>
    <w:rsid w:val="003901CD"/>
    <w:rsid w:val="00390D1B"/>
    <w:rsid w:val="00391357"/>
    <w:rsid w:val="00391546"/>
    <w:rsid w:val="00391654"/>
    <w:rsid w:val="003919FA"/>
    <w:rsid w:val="00391B98"/>
    <w:rsid w:val="003921B3"/>
    <w:rsid w:val="00392330"/>
    <w:rsid w:val="00392741"/>
    <w:rsid w:val="003944DA"/>
    <w:rsid w:val="003952AA"/>
    <w:rsid w:val="00395680"/>
    <w:rsid w:val="0039708C"/>
    <w:rsid w:val="00397810"/>
    <w:rsid w:val="00397DE8"/>
    <w:rsid w:val="003A025F"/>
    <w:rsid w:val="003A0465"/>
    <w:rsid w:val="003A2686"/>
    <w:rsid w:val="003A2F73"/>
    <w:rsid w:val="003A522C"/>
    <w:rsid w:val="003A5971"/>
    <w:rsid w:val="003A6180"/>
    <w:rsid w:val="003A6244"/>
    <w:rsid w:val="003A6558"/>
    <w:rsid w:val="003A72F6"/>
    <w:rsid w:val="003A78EA"/>
    <w:rsid w:val="003B0A5A"/>
    <w:rsid w:val="003B144B"/>
    <w:rsid w:val="003B1B6E"/>
    <w:rsid w:val="003B1E53"/>
    <w:rsid w:val="003B251E"/>
    <w:rsid w:val="003B25CD"/>
    <w:rsid w:val="003B2C08"/>
    <w:rsid w:val="003B326E"/>
    <w:rsid w:val="003B328F"/>
    <w:rsid w:val="003B3593"/>
    <w:rsid w:val="003B3A44"/>
    <w:rsid w:val="003B4E5E"/>
    <w:rsid w:val="003B5D6A"/>
    <w:rsid w:val="003B60BB"/>
    <w:rsid w:val="003B6561"/>
    <w:rsid w:val="003B6654"/>
    <w:rsid w:val="003B6C48"/>
    <w:rsid w:val="003B6C54"/>
    <w:rsid w:val="003B752E"/>
    <w:rsid w:val="003B7E01"/>
    <w:rsid w:val="003B7F69"/>
    <w:rsid w:val="003C0039"/>
    <w:rsid w:val="003C0607"/>
    <w:rsid w:val="003C09F3"/>
    <w:rsid w:val="003C24FC"/>
    <w:rsid w:val="003C3603"/>
    <w:rsid w:val="003C478F"/>
    <w:rsid w:val="003C4AC7"/>
    <w:rsid w:val="003C4D4B"/>
    <w:rsid w:val="003C516A"/>
    <w:rsid w:val="003C541C"/>
    <w:rsid w:val="003C6048"/>
    <w:rsid w:val="003C6C67"/>
    <w:rsid w:val="003C6F3F"/>
    <w:rsid w:val="003C784F"/>
    <w:rsid w:val="003D0474"/>
    <w:rsid w:val="003D083A"/>
    <w:rsid w:val="003D0E83"/>
    <w:rsid w:val="003D144E"/>
    <w:rsid w:val="003D23DE"/>
    <w:rsid w:val="003D26C2"/>
    <w:rsid w:val="003D2ADD"/>
    <w:rsid w:val="003D2D5D"/>
    <w:rsid w:val="003D3444"/>
    <w:rsid w:val="003D3CCA"/>
    <w:rsid w:val="003D3D26"/>
    <w:rsid w:val="003D499B"/>
    <w:rsid w:val="003D4EB9"/>
    <w:rsid w:val="003D501B"/>
    <w:rsid w:val="003D57B1"/>
    <w:rsid w:val="003D59C1"/>
    <w:rsid w:val="003D5B4B"/>
    <w:rsid w:val="003D5EE9"/>
    <w:rsid w:val="003D5EF9"/>
    <w:rsid w:val="003D77EB"/>
    <w:rsid w:val="003E0677"/>
    <w:rsid w:val="003E0883"/>
    <w:rsid w:val="003E128F"/>
    <w:rsid w:val="003E1792"/>
    <w:rsid w:val="003E1A93"/>
    <w:rsid w:val="003E1D7E"/>
    <w:rsid w:val="003E1E16"/>
    <w:rsid w:val="003E1F0E"/>
    <w:rsid w:val="003E2214"/>
    <w:rsid w:val="003E2762"/>
    <w:rsid w:val="003E3048"/>
    <w:rsid w:val="003E363E"/>
    <w:rsid w:val="003E3A4A"/>
    <w:rsid w:val="003E3D15"/>
    <w:rsid w:val="003E437E"/>
    <w:rsid w:val="003E4817"/>
    <w:rsid w:val="003E4AD8"/>
    <w:rsid w:val="003E51D6"/>
    <w:rsid w:val="003E5EA1"/>
    <w:rsid w:val="003E63EA"/>
    <w:rsid w:val="003E69EE"/>
    <w:rsid w:val="003E6C2B"/>
    <w:rsid w:val="003E72E4"/>
    <w:rsid w:val="003E731F"/>
    <w:rsid w:val="003E76D9"/>
    <w:rsid w:val="003E7805"/>
    <w:rsid w:val="003F00C9"/>
    <w:rsid w:val="003F0340"/>
    <w:rsid w:val="003F040B"/>
    <w:rsid w:val="003F075C"/>
    <w:rsid w:val="003F0DDA"/>
    <w:rsid w:val="003F12D6"/>
    <w:rsid w:val="003F3554"/>
    <w:rsid w:val="003F38DD"/>
    <w:rsid w:val="003F3B45"/>
    <w:rsid w:val="003F3FDD"/>
    <w:rsid w:val="003F4633"/>
    <w:rsid w:val="003F4713"/>
    <w:rsid w:val="003F4778"/>
    <w:rsid w:val="003F49DC"/>
    <w:rsid w:val="003F51C9"/>
    <w:rsid w:val="003F54E4"/>
    <w:rsid w:val="003F6190"/>
    <w:rsid w:val="003F6818"/>
    <w:rsid w:val="003F6D8A"/>
    <w:rsid w:val="003F6E51"/>
    <w:rsid w:val="003F78FE"/>
    <w:rsid w:val="003F7AA2"/>
    <w:rsid w:val="00401367"/>
    <w:rsid w:val="004025BC"/>
    <w:rsid w:val="00402BB2"/>
    <w:rsid w:val="0040366D"/>
    <w:rsid w:val="004037E6"/>
    <w:rsid w:val="00403908"/>
    <w:rsid w:val="004039C5"/>
    <w:rsid w:val="00403C90"/>
    <w:rsid w:val="004040A8"/>
    <w:rsid w:val="0040429F"/>
    <w:rsid w:val="00404E81"/>
    <w:rsid w:val="00405175"/>
    <w:rsid w:val="00405491"/>
    <w:rsid w:val="004055D9"/>
    <w:rsid w:val="00405686"/>
    <w:rsid w:val="004059AF"/>
    <w:rsid w:val="00405EC1"/>
    <w:rsid w:val="0040638D"/>
    <w:rsid w:val="00406E4A"/>
    <w:rsid w:val="00410349"/>
    <w:rsid w:val="0041059B"/>
    <w:rsid w:val="004107F7"/>
    <w:rsid w:val="00410908"/>
    <w:rsid w:val="00410BFC"/>
    <w:rsid w:val="00411E6B"/>
    <w:rsid w:val="00411E8C"/>
    <w:rsid w:val="004123A0"/>
    <w:rsid w:val="004168D5"/>
    <w:rsid w:val="00417797"/>
    <w:rsid w:val="00417CBA"/>
    <w:rsid w:val="00420343"/>
    <w:rsid w:val="0042170A"/>
    <w:rsid w:val="0042186B"/>
    <w:rsid w:val="0042229D"/>
    <w:rsid w:val="004223FB"/>
    <w:rsid w:val="0042312B"/>
    <w:rsid w:val="00424557"/>
    <w:rsid w:val="00424AC0"/>
    <w:rsid w:val="00425091"/>
    <w:rsid w:val="0042511A"/>
    <w:rsid w:val="00425491"/>
    <w:rsid w:val="00425AD8"/>
    <w:rsid w:val="00425BC4"/>
    <w:rsid w:val="0042675A"/>
    <w:rsid w:val="00426BFF"/>
    <w:rsid w:val="00426CA1"/>
    <w:rsid w:val="0042715E"/>
    <w:rsid w:val="00427988"/>
    <w:rsid w:val="00427BF9"/>
    <w:rsid w:val="0043083A"/>
    <w:rsid w:val="004315FB"/>
    <w:rsid w:val="00431AB0"/>
    <w:rsid w:val="0043209C"/>
    <w:rsid w:val="0043290A"/>
    <w:rsid w:val="00432AF1"/>
    <w:rsid w:val="00432C67"/>
    <w:rsid w:val="00432E57"/>
    <w:rsid w:val="004334BA"/>
    <w:rsid w:val="00433BEE"/>
    <w:rsid w:val="004341CE"/>
    <w:rsid w:val="00435032"/>
    <w:rsid w:val="00435098"/>
    <w:rsid w:val="004354F8"/>
    <w:rsid w:val="0043744D"/>
    <w:rsid w:val="004374F2"/>
    <w:rsid w:val="004403AC"/>
    <w:rsid w:val="00440534"/>
    <w:rsid w:val="00440BB7"/>
    <w:rsid w:val="0044198B"/>
    <w:rsid w:val="00441AD2"/>
    <w:rsid w:val="00441F49"/>
    <w:rsid w:val="00442117"/>
    <w:rsid w:val="00442F49"/>
    <w:rsid w:val="00444424"/>
    <w:rsid w:val="00444962"/>
    <w:rsid w:val="004451A1"/>
    <w:rsid w:val="00445278"/>
    <w:rsid w:val="0044530B"/>
    <w:rsid w:val="004460DB"/>
    <w:rsid w:val="004464E2"/>
    <w:rsid w:val="00446BAA"/>
    <w:rsid w:val="0044730E"/>
    <w:rsid w:val="0044742D"/>
    <w:rsid w:val="004475A8"/>
    <w:rsid w:val="004501B1"/>
    <w:rsid w:val="0045078B"/>
    <w:rsid w:val="004515F9"/>
    <w:rsid w:val="00451C04"/>
    <w:rsid w:val="00451F97"/>
    <w:rsid w:val="00452692"/>
    <w:rsid w:val="00452D7F"/>
    <w:rsid w:val="00452ED0"/>
    <w:rsid w:val="00452FCD"/>
    <w:rsid w:val="004530DA"/>
    <w:rsid w:val="00453822"/>
    <w:rsid w:val="00454D4E"/>
    <w:rsid w:val="00455208"/>
    <w:rsid w:val="00456250"/>
    <w:rsid w:val="004565E9"/>
    <w:rsid w:val="004571BE"/>
    <w:rsid w:val="0045770E"/>
    <w:rsid w:val="00457ABB"/>
    <w:rsid w:val="00457E78"/>
    <w:rsid w:val="0046029E"/>
    <w:rsid w:val="00460507"/>
    <w:rsid w:val="004608EF"/>
    <w:rsid w:val="0046109D"/>
    <w:rsid w:val="004629C6"/>
    <w:rsid w:val="00462C75"/>
    <w:rsid w:val="004631DE"/>
    <w:rsid w:val="0046503C"/>
    <w:rsid w:val="00465616"/>
    <w:rsid w:val="004656CE"/>
    <w:rsid w:val="00465AE1"/>
    <w:rsid w:val="004667EC"/>
    <w:rsid w:val="00466865"/>
    <w:rsid w:val="004671F3"/>
    <w:rsid w:val="00467565"/>
    <w:rsid w:val="00467774"/>
    <w:rsid w:val="00467924"/>
    <w:rsid w:val="00467F2D"/>
    <w:rsid w:val="0047005D"/>
    <w:rsid w:val="004702A1"/>
    <w:rsid w:val="004709C2"/>
    <w:rsid w:val="00470D2C"/>
    <w:rsid w:val="00471248"/>
    <w:rsid w:val="00471773"/>
    <w:rsid w:val="00471A78"/>
    <w:rsid w:val="004729E1"/>
    <w:rsid w:val="0047372E"/>
    <w:rsid w:val="00473736"/>
    <w:rsid w:val="00473A37"/>
    <w:rsid w:val="00474145"/>
    <w:rsid w:val="004741A9"/>
    <w:rsid w:val="004753C8"/>
    <w:rsid w:val="0047542C"/>
    <w:rsid w:val="004758BC"/>
    <w:rsid w:val="004773F8"/>
    <w:rsid w:val="00477599"/>
    <w:rsid w:val="004779F0"/>
    <w:rsid w:val="00480480"/>
    <w:rsid w:val="00480AA2"/>
    <w:rsid w:val="00480FA0"/>
    <w:rsid w:val="004811F4"/>
    <w:rsid w:val="00481680"/>
    <w:rsid w:val="00481B44"/>
    <w:rsid w:val="0048235C"/>
    <w:rsid w:val="00482CED"/>
    <w:rsid w:val="00483947"/>
    <w:rsid w:val="0048497C"/>
    <w:rsid w:val="00484DA2"/>
    <w:rsid w:val="00485713"/>
    <w:rsid w:val="004859EC"/>
    <w:rsid w:val="00485A13"/>
    <w:rsid w:val="00485ECD"/>
    <w:rsid w:val="00487E57"/>
    <w:rsid w:val="00490682"/>
    <w:rsid w:val="004906BA"/>
    <w:rsid w:val="004911AF"/>
    <w:rsid w:val="00491812"/>
    <w:rsid w:val="00491847"/>
    <w:rsid w:val="00491949"/>
    <w:rsid w:val="00492583"/>
    <w:rsid w:val="00492AFB"/>
    <w:rsid w:val="00493C64"/>
    <w:rsid w:val="004955C7"/>
    <w:rsid w:val="004959FF"/>
    <w:rsid w:val="0049682B"/>
    <w:rsid w:val="00496B88"/>
    <w:rsid w:val="004972C4"/>
    <w:rsid w:val="00497307"/>
    <w:rsid w:val="00497695"/>
    <w:rsid w:val="00497B17"/>
    <w:rsid w:val="004A000A"/>
    <w:rsid w:val="004A0355"/>
    <w:rsid w:val="004A08AB"/>
    <w:rsid w:val="004A0A25"/>
    <w:rsid w:val="004A14F7"/>
    <w:rsid w:val="004A21B5"/>
    <w:rsid w:val="004A2243"/>
    <w:rsid w:val="004A29D6"/>
    <w:rsid w:val="004A2DD0"/>
    <w:rsid w:val="004A3515"/>
    <w:rsid w:val="004A3ED9"/>
    <w:rsid w:val="004A4502"/>
    <w:rsid w:val="004A4894"/>
    <w:rsid w:val="004A4D4B"/>
    <w:rsid w:val="004A4D92"/>
    <w:rsid w:val="004A59FE"/>
    <w:rsid w:val="004A652A"/>
    <w:rsid w:val="004A6B86"/>
    <w:rsid w:val="004A6FA3"/>
    <w:rsid w:val="004A77E8"/>
    <w:rsid w:val="004A78B1"/>
    <w:rsid w:val="004A78EF"/>
    <w:rsid w:val="004B28FA"/>
    <w:rsid w:val="004B32B6"/>
    <w:rsid w:val="004B33C3"/>
    <w:rsid w:val="004B35AE"/>
    <w:rsid w:val="004B3A28"/>
    <w:rsid w:val="004B3D51"/>
    <w:rsid w:val="004B4B5D"/>
    <w:rsid w:val="004B50AC"/>
    <w:rsid w:val="004B5496"/>
    <w:rsid w:val="004B5916"/>
    <w:rsid w:val="004B621C"/>
    <w:rsid w:val="004B6B9A"/>
    <w:rsid w:val="004B784B"/>
    <w:rsid w:val="004B788C"/>
    <w:rsid w:val="004B7B67"/>
    <w:rsid w:val="004B7C46"/>
    <w:rsid w:val="004B7E1A"/>
    <w:rsid w:val="004C06C5"/>
    <w:rsid w:val="004C0C70"/>
    <w:rsid w:val="004C0D8A"/>
    <w:rsid w:val="004C10C2"/>
    <w:rsid w:val="004C140A"/>
    <w:rsid w:val="004C140B"/>
    <w:rsid w:val="004C19D7"/>
    <w:rsid w:val="004C2163"/>
    <w:rsid w:val="004C2706"/>
    <w:rsid w:val="004C27D7"/>
    <w:rsid w:val="004C2FF8"/>
    <w:rsid w:val="004C300C"/>
    <w:rsid w:val="004C32DC"/>
    <w:rsid w:val="004C352D"/>
    <w:rsid w:val="004C3688"/>
    <w:rsid w:val="004C39E0"/>
    <w:rsid w:val="004C4841"/>
    <w:rsid w:val="004C4E37"/>
    <w:rsid w:val="004C5465"/>
    <w:rsid w:val="004C6AFA"/>
    <w:rsid w:val="004C6CAC"/>
    <w:rsid w:val="004C7511"/>
    <w:rsid w:val="004C7F5A"/>
    <w:rsid w:val="004D0FC6"/>
    <w:rsid w:val="004D1487"/>
    <w:rsid w:val="004D184D"/>
    <w:rsid w:val="004D1F56"/>
    <w:rsid w:val="004D20BC"/>
    <w:rsid w:val="004D2389"/>
    <w:rsid w:val="004D3126"/>
    <w:rsid w:val="004D322C"/>
    <w:rsid w:val="004D32C1"/>
    <w:rsid w:val="004D32C6"/>
    <w:rsid w:val="004D3713"/>
    <w:rsid w:val="004D3739"/>
    <w:rsid w:val="004D42F5"/>
    <w:rsid w:val="004D5547"/>
    <w:rsid w:val="004D60AF"/>
    <w:rsid w:val="004D65EA"/>
    <w:rsid w:val="004D67F9"/>
    <w:rsid w:val="004D7021"/>
    <w:rsid w:val="004D706D"/>
    <w:rsid w:val="004E0C86"/>
    <w:rsid w:val="004E1375"/>
    <w:rsid w:val="004E3A1E"/>
    <w:rsid w:val="004E409D"/>
    <w:rsid w:val="004E44D3"/>
    <w:rsid w:val="004E4541"/>
    <w:rsid w:val="004E4547"/>
    <w:rsid w:val="004E4870"/>
    <w:rsid w:val="004E4AF7"/>
    <w:rsid w:val="004E4BE4"/>
    <w:rsid w:val="004E50AC"/>
    <w:rsid w:val="004E575B"/>
    <w:rsid w:val="004E5E1D"/>
    <w:rsid w:val="004E6498"/>
    <w:rsid w:val="004E6E03"/>
    <w:rsid w:val="004F077A"/>
    <w:rsid w:val="004F07C8"/>
    <w:rsid w:val="004F1668"/>
    <w:rsid w:val="004F1B51"/>
    <w:rsid w:val="004F1B8C"/>
    <w:rsid w:val="004F1DAE"/>
    <w:rsid w:val="004F1EB9"/>
    <w:rsid w:val="004F2D8E"/>
    <w:rsid w:val="004F320D"/>
    <w:rsid w:val="004F34FE"/>
    <w:rsid w:val="004F3D1D"/>
    <w:rsid w:val="004F5028"/>
    <w:rsid w:val="004F5074"/>
    <w:rsid w:val="004F529B"/>
    <w:rsid w:val="004F55D3"/>
    <w:rsid w:val="004F56E8"/>
    <w:rsid w:val="004F59A4"/>
    <w:rsid w:val="004F5A72"/>
    <w:rsid w:val="004F5BD3"/>
    <w:rsid w:val="004F5C9B"/>
    <w:rsid w:val="004F62F4"/>
    <w:rsid w:val="004F738A"/>
    <w:rsid w:val="00501368"/>
    <w:rsid w:val="005016D4"/>
    <w:rsid w:val="005017E8"/>
    <w:rsid w:val="005024BD"/>
    <w:rsid w:val="0050262E"/>
    <w:rsid w:val="00502679"/>
    <w:rsid w:val="00502C0A"/>
    <w:rsid w:val="00503F73"/>
    <w:rsid w:val="005042DE"/>
    <w:rsid w:val="005045E9"/>
    <w:rsid w:val="0050462C"/>
    <w:rsid w:val="00504771"/>
    <w:rsid w:val="005047FB"/>
    <w:rsid w:val="00504A64"/>
    <w:rsid w:val="005050BA"/>
    <w:rsid w:val="00505976"/>
    <w:rsid w:val="00505C9D"/>
    <w:rsid w:val="00506096"/>
    <w:rsid w:val="005060F3"/>
    <w:rsid w:val="005078E8"/>
    <w:rsid w:val="00511408"/>
    <w:rsid w:val="005118A3"/>
    <w:rsid w:val="00511A85"/>
    <w:rsid w:val="00511B91"/>
    <w:rsid w:val="005120F5"/>
    <w:rsid w:val="00512B07"/>
    <w:rsid w:val="0051340F"/>
    <w:rsid w:val="00513DF6"/>
    <w:rsid w:val="0051410F"/>
    <w:rsid w:val="005143AF"/>
    <w:rsid w:val="005144B7"/>
    <w:rsid w:val="005144F4"/>
    <w:rsid w:val="00514620"/>
    <w:rsid w:val="00514751"/>
    <w:rsid w:val="00514C48"/>
    <w:rsid w:val="00514D4C"/>
    <w:rsid w:val="00515029"/>
    <w:rsid w:val="0051514A"/>
    <w:rsid w:val="00515AF7"/>
    <w:rsid w:val="00515C62"/>
    <w:rsid w:val="00515CF2"/>
    <w:rsid w:val="00515DC7"/>
    <w:rsid w:val="00515F46"/>
    <w:rsid w:val="00516461"/>
    <w:rsid w:val="00516C0F"/>
    <w:rsid w:val="00516F88"/>
    <w:rsid w:val="00517556"/>
    <w:rsid w:val="0052016A"/>
    <w:rsid w:val="00520ECC"/>
    <w:rsid w:val="00520F9F"/>
    <w:rsid w:val="005213E9"/>
    <w:rsid w:val="005215CD"/>
    <w:rsid w:val="00521716"/>
    <w:rsid w:val="00521786"/>
    <w:rsid w:val="005218B9"/>
    <w:rsid w:val="00521AC0"/>
    <w:rsid w:val="00522754"/>
    <w:rsid w:val="005228D4"/>
    <w:rsid w:val="0052434A"/>
    <w:rsid w:val="0052458A"/>
    <w:rsid w:val="00524DDA"/>
    <w:rsid w:val="00525037"/>
    <w:rsid w:val="005305A8"/>
    <w:rsid w:val="005311EF"/>
    <w:rsid w:val="00531205"/>
    <w:rsid w:val="00531B57"/>
    <w:rsid w:val="00531D86"/>
    <w:rsid w:val="005338EF"/>
    <w:rsid w:val="00533C00"/>
    <w:rsid w:val="00534D07"/>
    <w:rsid w:val="005352C6"/>
    <w:rsid w:val="00535905"/>
    <w:rsid w:val="00535ABA"/>
    <w:rsid w:val="00536432"/>
    <w:rsid w:val="00536657"/>
    <w:rsid w:val="005366A4"/>
    <w:rsid w:val="0053672F"/>
    <w:rsid w:val="00536FAA"/>
    <w:rsid w:val="0053789D"/>
    <w:rsid w:val="00540217"/>
    <w:rsid w:val="005405D0"/>
    <w:rsid w:val="00540628"/>
    <w:rsid w:val="00540962"/>
    <w:rsid w:val="00540DEF"/>
    <w:rsid w:val="00541BF7"/>
    <w:rsid w:val="00542968"/>
    <w:rsid w:val="00542FEC"/>
    <w:rsid w:val="005431E2"/>
    <w:rsid w:val="005435D3"/>
    <w:rsid w:val="0054364B"/>
    <w:rsid w:val="0054390B"/>
    <w:rsid w:val="00543D61"/>
    <w:rsid w:val="00543E30"/>
    <w:rsid w:val="00544415"/>
    <w:rsid w:val="005446C7"/>
    <w:rsid w:val="005452D7"/>
    <w:rsid w:val="005455DA"/>
    <w:rsid w:val="005456D9"/>
    <w:rsid w:val="00545A0F"/>
    <w:rsid w:val="00546F85"/>
    <w:rsid w:val="00547027"/>
    <w:rsid w:val="00547C1E"/>
    <w:rsid w:val="00547C7D"/>
    <w:rsid w:val="00547CB4"/>
    <w:rsid w:val="00550EF9"/>
    <w:rsid w:val="005518F7"/>
    <w:rsid w:val="00552B3D"/>
    <w:rsid w:val="005530A6"/>
    <w:rsid w:val="00553319"/>
    <w:rsid w:val="00553335"/>
    <w:rsid w:val="005537AD"/>
    <w:rsid w:val="0055444F"/>
    <w:rsid w:val="00554B7A"/>
    <w:rsid w:val="00554CEB"/>
    <w:rsid w:val="00554DB9"/>
    <w:rsid w:val="00555066"/>
    <w:rsid w:val="00555670"/>
    <w:rsid w:val="00555A55"/>
    <w:rsid w:val="005561FD"/>
    <w:rsid w:val="00556876"/>
    <w:rsid w:val="0055694D"/>
    <w:rsid w:val="00556DF7"/>
    <w:rsid w:val="0055708E"/>
    <w:rsid w:val="00557366"/>
    <w:rsid w:val="0055789A"/>
    <w:rsid w:val="00560F1E"/>
    <w:rsid w:val="005610B5"/>
    <w:rsid w:val="005611C4"/>
    <w:rsid w:val="005615C4"/>
    <w:rsid w:val="00561DA4"/>
    <w:rsid w:val="0056465E"/>
    <w:rsid w:val="0056530A"/>
    <w:rsid w:val="00565655"/>
    <w:rsid w:val="00565E77"/>
    <w:rsid w:val="005668D2"/>
    <w:rsid w:val="005673B6"/>
    <w:rsid w:val="00567D35"/>
    <w:rsid w:val="0057062D"/>
    <w:rsid w:val="00570E6C"/>
    <w:rsid w:val="00571B76"/>
    <w:rsid w:val="005721FA"/>
    <w:rsid w:val="005734B2"/>
    <w:rsid w:val="00574C6A"/>
    <w:rsid w:val="00574CF2"/>
    <w:rsid w:val="00574DE5"/>
    <w:rsid w:val="00575171"/>
    <w:rsid w:val="005755FA"/>
    <w:rsid w:val="005755FC"/>
    <w:rsid w:val="00577010"/>
    <w:rsid w:val="005801BE"/>
    <w:rsid w:val="00580B2E"/>
    <w:rsid w:val="00580C17"/>
    <w:rsid w:val="00580EE9"/>
    <w:rsid w:val="00580FAD"/>
    <w:rsid w:val="0058180A"/>
    <w:rsid w:val="005820D4"/>
    <w:rsid w:val="005827BC"/>
    <w:rsid w:val="0058300A"/>
    <w:rsid w:val="005831B3"/>
    <w:rsid w:val="005833B9"/>
    <w:rsid w:val="005833F6"/>
    <w:rsid w:val="005837CF"/>
    <w:rsid w:val="00583B42"/>
    <w:rsid w:val="00583BF2"/>
    <w:rsid w:val="00583C4A"/>
    <w:rsid w:val="00584D25"/>
    <w:rsid w:val="00585148"/>
    <w:rsid w:val="005853A0"/>
    <w:rsid w:val="0058684A"/>
    <w:rsid w:val="005869C4"/>
    <w:rsid w:val="00590277"/>
    <w:rsid w:val="005905C7"/>
    <w:rsid w:val="005909E8"/>
    <w:rsid w:val="005926F4"/>
    <w:rsid w:val="005931BD"/>
    <w:rsid w:val="0059367E"/>
    <w:rsid w:val="00593A36"/>
    <w:rsid w:val="00593B4C"/>
    <w:rsid w:val="00594EE4"/>
    <w:rsid w:val="00595A2A"/>
    <w:rsid w:val="00595D3D"/>
    <w:rsid w:val="00596272"/>
    <w:rsid w:val="00596B07"/>
    <w:rsid w:val="00597518"/>
    <w:rsid w:val="005A00CB"/>
    <w:rsid w:val="005A0112"/>
    <w:rsid w:val="005A0759"/>
    <w:rsid w:val="005A0A9E"/>
    <w:rsid w:val="005A0AE7"/>
    <w:rsid w:val="005A1511"/>
    <w:rsid w:val="005A2537"/>
    <w:rsid w:val="005A2720"/>
    <w:rsid w:val="005A2AC4"/>
    <w:rsid w:val="005A2B98"/>
    <w:rsid w:val="005A33F0"/>
    <w:rsid w:val="005A3692"/>
    <w:rsid w:val="005A3E08"/>
    <w:rsid w:val="005A42AA"/>
    <w:rsid w:val="005A4756"/>
    <w:rsid w:val="005A47A1"/>
    <w:rsid w:val="005A5149"/>
    <w:rsid w:val="005A559C"/>
    <w:rsid w:val="005A6207"/>
    <w:rsid w:val="005A6709"/>
    <w:rsid w:val="005A6A77"/>
    <w:rsid w:val="005A6BCD"/>
    <w:rsid w:val="005A734B"/>
    <w:rsid w:val="005B078C"/>
    <w:rsid w:val="005B09D2"/>
    <w:rsid w:val="005B0C36"/>
    <w:rsid w:val="005B0E4A"/>
    <w:rsid w:val="005B1E2F"/>
    <w:rsid w:val="005B210F"/>
    <w:rsid w:val="005B22DE"/>
    <w:rsid w:val="005B28AC"/>
    <w:rsid w:val="005B29F8"/>
    <w:rsid w:val="005B2EA2"/>
    <w:rsid w:val="005B305E"/>
    <w:rsid w:val="005B3CAF"/>
    <w:rsid w:val="005B46BC"/>
    <w:rsid w:val="005B6333"/>
    <w:rsid w:val="005B64B5"/>
    <w:rsid w:val="005B6777"/>
    <w:rsid w:val="005B67B3"/>
    <w:rsid w:val="005B7C10"/>
    <w:rsid w:val="005C0360"/>
    <w:rsid w:val="005C0C7E"/>
    <w:rsid w:val="005C10D7"/>
    <w:rsid w:val="005C12C9"/>
    <w:rsid w:val="005C14E9"/>
    <w:rsid w:val="005C1DF8"/>
    <w:rsid w:val="005C1F67"/>
    <w:rsid w:val="005C1F8F"/>
    <w:rsid w:val="005C27F1"/>
    <w:rsid w:val="005C2ACE"/>
    <w:rsid w:val="005C2BFF"/>
    <w:rsid w:val="005C3AD7"/>
    <w:rsid w:val="005C3AF8"/>
    <w:rsid w:val="005C476F"/>
    <w:rsid w:val="005C4B14"/>
    <w:rsid w:val="005C515D"/>
    <w:rsid w:val="005C51BF"/>
    <w:rsid w:val="005C56D7"/>
    <w:rsid w:val="005C5E4E"/>
    <w:rsid w:val="005C5F61"/>
    <w:rsid w:val="005C7265"/>
    <w:rsid w:val="005C79D4"/>
    <w:rsid w:val="005D01A4"/>
    <w:rsid w:val="005D0481"/>
    <w:rsid w:val="005D0520"/>
    <w:rsid w:val="005D09A9"/>
    <w:rsid w:val="005D0D12"/>
    <w:rsid w:val="005D0EBD"/>
    <w:rsid w:val="005D10AD"/>
    <w:rsid w:val="005D1347"/>
    <w:rsid w:val="005D1581"/>
    <w:rsid w:val="005D2558"/>
    <w:rsid w:val="005D2771"/>
    <w:rsid w:val="005D28DF"/>
    <w:rsid w:val="005D2C42"/>
    <w:rsid w:val="005D3319"/>
    <w:rsid w:val="005D37AB"/>
    <w:rsid w:val="005D3A1A"/>
    <w:rsid w:val="005D3D5E"/>
    <w:rsid w:val="005D446B"/>
    <w:rsid w:val="005D44FB"/>
    <w:rsid w:val="005D46FC"/>
    <w:rsid w:val="005D4849"/>
    <w:rsid w:val="005D5447"/>
    <w:rsid w:val="005D5610"/>
    <w:rsid w:val="005D5930"/>
    <w:rsid w:val="005D59CF"/>
    <w:rsid w:val="005D59ED"/>
    <w:rsid w:val="005D5CAF"/>
    <w:rsid w:val="005D61A7"/>
    <w:rsid w:val="005D6951"/>
    <w:rsid w:val="005D6F06"/>
    <w:rsid w:val="005E0152"/>
    <w:rsid w:val="005E022E"/>
    <w:rsid w:val="005E0F0E"/>
    <w:rsid w:val="005E1777"/>
    <w:rsid w:val="005E1CD0"/>
    <w:rsid w:val="005E231F"/>
    <w:rsid w:val="005E2AB9"/>
    <w:rsid w:val="005E2EED"/>
    <w:rsid w:val="005E44CD"/>
    <w:rsid w:val="005E4B08"/>
    <w:rsid w:val="005E51CC"/>
    <w:rsid w:val="005E591F"/>
    <w:rsid w:val="005E59EC"/>
    <w:rsid w:val="005E6011"/>
    <w:rsid w:val="005E64C3"/>
    <w:rsid w:val="005E6660"/>
    <w:rsid w:val="005E7005"/>
    <w:rsid w:val="005E7668"/>
    <w:rsid w:val="005E7747"/>
    <w:rsid w:val="005E7D27"/>
    <w:rsid w:val="005F056F"/>
    <w:rsid w:val="005F1518"/>
    <w:rsid w:val="005F164D"/>
    <w:rsid w:val="005F17A8"/>
    <w:rsid w:val="005F187B"/>
    <w:rsid w:val="005F1D81"/>
    <w:rsid w:val="005F1E4B"/>
    <w:rsid w:val="005F1ECF"/>
    <w:rsid w:val="005F2066"/>
    <w:rsid w:val="005F22A7"/>
    <w:rsid w:val="005F26B8"/>
    <w:rsid w:val="005F32AF"/>
    <w:rsid w:val="005F393F"/>
    <w:rsid w:val="005F3A7F"/>
    <w:rsid w:val="005F3A9E"/>
    <w:rsid w:val="005F40BE"/>
    <w:rsid w:val="005F41BD"/>
    <w:rsid w:val="005F4245"/>
    <w:rsid w:val="005F452B"/>
    <w:rsid w:val="005F455A"/>
    <w:rsid w:val="005F46E2"/>
    <w:rsid w:val="005F4C2F"/>
    <w:rsid w:val="005F5058"/>
    <w:rsid w:val="005F5087"/>
    <w:rsid w:val="005F5ADB"/>
    <w:rsid w:val="005F5B9B"/>
    <w:rsid w:val="005F6DFA"/>
    <w:rsid w:val="005F7261"/>
    <w:rsid w:val="005F72D9"/>
    <w:rsid w:val="005F7C61"/>
    <w:rsid w:val="005F7E74"/>
    <w:rsid w:val="00600536"/>
    <w:rsid w:val="006008A0"/>
    <w:rsid w:val="00600BDE"/>
    <w:rsid w:val="00601508"/>
    <w:rsid w:val="006019B1"/>
    <w:rsid w:val="00601BDD"/>
    <w:rsid w:val="00601C79"/>
    <w:rsid w:val="00601EB3"/>
    <w:rsid w:val="00602C86"/>
    <w:rsid w:val="00602CD5"/>
    <w:rsid w:val="006033C1"/>
    <w:rsid w:val="00604084"/>
    <w:rsid w:val="006049F8"/>
    <w:rsid w:val="00605CEB"/>
    <w:rsid w:val="00605E98"/>
    <w:rsid w:val="006065A7"/>
    <w:rsid w:val="00606C0B"/>
    <w:rsid w:val="0060778B"/>
    <w:rsid w:val="0060789A"/>
    <w:rsid w:val="00610AC6"/>
    <w:rsid w:val="00610D45"/>
    <w:rsid w:val="006115F3"/>
    <w:rsid w:val="00611619"/>
    <w:rsid w:val="006133B8"/>
    <w:rsid w:val="006144E1"/>
    <w:rsid w:val="00614BE3"/>
    <w:rsid w:val="00614C15"/>
    <w:rsid w:val="00614C6B"/>
    <w:rsid w:val="00614CD5"/>
    <w:rsid w:val="0061525C"/>
    <w:rsid w:val="00615E1D"/>
    <w:rsid w:val="00615FE6"/>
    <w:rsid w:val="0061626F"/>
    <w:rsid w:val="00620261"/>
    <w:rsid w:val="00620BB3"/>
    <w:rsid w:val="00620D05"/>
    <w:rsid w:val="0062200B"/>
    <w:rsid w:val="006220D0"/>
    <w:rsid w:val="00622101"/>
    <w:rsid w:val="00623D34"/>
    <w:rsid w:val="00624078"/>
    <w:rsid w:val="00625A43"/>
    <w:rsid w:val="00626641"/>
    <w:rsid w:val="00626873"/>
    <w:rsid w:val="00626B25"/>
    <w:rsid w:val="00626D5E"/>
    <w:rsid w:val="00626D99"/>
    <w:rsid w:val="00626EB2"/>
    <w:rsid w:val="0062773B"/>
    <w:rsid w:val="00627E5C"/>
    <w:rsid w:val="006301B6"/>
    <w:rsid w:val="00630398"/>
    <w:rsid w:val="00630818"/>
    <w:rsid w:val="00630E65"/>
    <w:rsid w:val="006311A6"/>
    <w:rsid w:val="0063271D"/>
    <w:rsid w:val="006342C5"/>
    <w:rsid w:val="00634B7C"/>
    <w:rsid w:val="00634C14"/>
    <w:rsid w:val="006351D8"/>
    <w:rsid w:val="0063578E"/>
    <w:rsid w:val="00635C1A"/>
    <w:rsid w:val="00635C3A"/>
    <w:rsid w:val="0063690E"/>
    <w:rsid w:val="006369ED"/>
    <w:rsid w:val="00636B5D"/>
    <w:rsid w:val="00636D9C"/>
    <w:rsid w:val="00636DCD"/>
    <w:rsid w:val="0063769D"/>
    <w:rsid w:val="00640112"/>
    <w:rsid w:val="006402CE"/>
    <w:rsid w:val="00640593"/>
    <w:rsid w:val="00642458"/>
    <w:rsid w:val="00642466"/>
    <w:rsid w:val="00642539"/>
    <w:rsid w:val="006429FF"/>
    <w:rsid w:val="00643076"/>
    <w:rsid w:val="006443B1"/>
    <w:rsid w:val="0064460D"/>
    <w:rsid w:val="006447D1"/>
    <w:rsid w:val="00645422"/>
    <w:rsid w:val="00645509"/>
    <w:rsid w:val="00645649"/>
    <w:rsid w:val="006459DA"/>
    <w:rsid w:val="006459F3"/>
    <w:rsid w:val="0064633A"/>
    <w:rsid w:val="006463BE"/>
    <w:rsid w:val="00646541"/>
    <w:rsid w:val="00647854"/>
    <w:rsid w:val="00650874"/>
    <w:rsid w:val="00650A24"/>
    <w:rsid w:val="0065125A"/>
    <w:rsid w:val="00651983"/>
    <w:rsid w:val="006519A2"/>
    <w:rsid w:val="006521FB"/>
    <w:rsid w:val="0065223E"/>
    <w:rsid w:val="00652BA7"/>
    <w:rsid w:val="00652E00"/>
    <w:rsid w:val="00652E97"/>
    <w:rsid w:val="00653950"/>
    <w:rsid w:val="00654895"/>
    <w:rsid w:val="00654E6A"/>
    <w:rsid w:val="006558FB"/>
    <w:rsid w:val="00655C58"/>
    <w:rsid w:val="00656843"/>
    <w:rsid w:val="00656E73"/>
    <w:rsid w:val="00656FCA"/>
    <w:rsid w:val="0065722E"/>
    <w:rsid w:val="00657FF4"/>
    <w:rsid w:val="00660A9F"/>
    <w:rsid w:val="00660D16"/>
    <w:rsid w:val="006610DA"/>
    <w:rsid w:val="0066281F"/>
    <w:rsid w:val="006629CF"/>
    <w:rsid w:val="00662D01"/>
    <w:rsid w:val="00662D45"/>
    <w:rsid w:val="00664C04"/>
    <w:rsid w:val="00665200"/>
    <w:rsid w:val="006656AD"/>
    <w:rsid w:val="00665AA7"/>
    <w:rsid w:val="006666F9"/>
    <w:rsid w:val="006667C3"/>
    <w:rsid w:val="006671D5"/>
    <w:rsid w:val="0067006F"/>
    <w:rsid w:val="00670255"/>
    <w:rsid w:val="00670550"/>
    <w:rsid w:val="00670AEC"/>
    <w:rsid w:val="00671499"/>
    <w:rsid w:val="006721AD"/>
    <w:rsid w:val="00674D1C"/>
    <w:rsid w:val="00676A5E"/>
    <w:rsid w:val="006772EE"/>
    <w:rsid w:val="006772F0"/>
    <w:rsid w:val="006777E1"/>
    <w:rsid w:val="00677F18"/>
    <w:rsid w:val="00677FD9"/>
    <w:rsid w:val="006808A7"/>
    <w:rsid w:val="0068203D"/>
    <w:rsid w:val="00682605"/>
    <w:rsid w:val="006826C9"/>
    <w:rsid w:val="00682AC6"/>
    <w:rsid w:val="00682E19"/>
    <w:rsid w:val="00683B83"/>
    <w:rsid w:val="006841F4"/>
    <w:rsid w:val="0068423E"/>
    <w:rsid w:val="006858BF"/>
    <w:rsid w:val="00686165"/>
    <w:rsid w:val="006866E1"/>
    <w:rsid w:val="00686B0E"/>
    <w:rsid w:val="00686CA4"/>
    <w:rsid w:val="006900A4"/>
    <w:rsid w:val="00690D9C"/>
    <w:rsid w:val="006915AE"/>
    <w:rsid w:val="00691A65"/>
    <w:rsid w:val="00691C7E"/>
    <w:rsid w:val="00691F09"/>
    <w:rsid w:val="006922CD"/>
    <w:rsid w:val="00692A99"/>
    <w:rsid w:val="00693293"/>
    <w:rsid w:val="00693727"/>
    <w:rsid w:val="00694C65"/>
    <w:rsid w:val="0069513C"/>
    <w:rsid w:val="006960D6"/>
    <w:rsid w:val="00696B69"/>
    <w:rsid w:val="00696B77"/>
    <w:rsid w:val="006971EB"/>
    <w:rsid w:val="006974A6"/>
    <w:rsid w:val="0069766B"/>
    <w:rsid w:val="00697748"/>
    <w:rsid w:val="00697CE2"/>
    <w:rsid w:val="006A0FDB"/>
    <w:rsid w:val="006A246D"/>
    <w:rsid w:val="006A28A2"/>
    <w:rsid w:val="006A2BE8"/>
    <w:rsid w:val="006A2D9D"/>
    <w:rsid w:val="006A3B33"/>
    <w:rsid w:val="006A3C2F"/>
    <w:rsid w:val="006A4032"/>
    <w:rsid w:val="006A4DF0"/>
    <w:rsid w:val="006A5513"/>
    <w:rsid w:val="006A5FE2"/>
    <w:rsid w:val="006A6547"/>
    <w:rsid w:val="006A7C6F"/>
    <w:rsid w:val="006A7E80"/>
    <w:rsid w:val="006B0B90"/>
    <w:rsid w:val="006B10D4"/>
    <w:rsid w:val="006B1744"/>
    <w:rsid w:val="006B1860"/>
    <w:rsid w:val="006B1CD3"/>
    <w:rsid w:val="006B21FA"/>
    <w:rsid w:val="006B2385"/>
    <w:rsid w:val="006B25DA"/>
    <w:rsid w:val="006B27CD"/>
    <w:rsid w:val="006B2E22"/>
    <w:rsid w:val="006B31FB"/>
    <w:rsid w:val="006B34A4"/>
    <w:rsid w:val="006B38BD"/>
    <w:rsid w:val="006B4974"/>
    <w:rsid w:val="006B6492"/>
    <w:rsid w:val="006B65C2"/>
    <w:rsid w:val="006B6B7D"/>
    <w:rsid w:val="006B73C1"/>
    <w:rsid w:val="006B7470"/>
    <w:rsid w:val="006B77D9"/>
    <w:rsid w:val="006B77F2"/>
    <w:rsid w:val="006B7B91"/>
    <w:rsid w:val="006C0BE1"/>
    <w:rsid w:val="006C1A20"/>
    <w:rsid w:val="006C1BF3"/>
    <w:rsid w:val="006C2927"/>
    <w:rsid w:val="006C2F8B"/>
    <w:rsid w:val="006C39E7"/>
    <w:rsid w:val="006C49A6"/>
    <w:rsid w:val="006C4B9C"/>
    <w:rsid w:val="006C4BCE"/>
    <w:rsid w:val="006C520E"/>
    <w:rsid w:val="006C5DB9"/>
    <w:rsid w:val="006C5E2C"/>
    <w:rsid w:val="006C5F31"/>
    <w:rsid w:val="006C6026"/>
    <w:rsid w:val="006C658F"/>
    <w:rsid w:val="006C689C"/>
    <w:rsid w:val="006D078B"/>
    <w:rsid w:val="006D148F"/>
    <w:rsid w:val="006D16C5"/>
    <w:rsid w:val="006D1DF5"/>
    <w:rsid w:val="006D2F67"/>
    <w:rsid w:val="006D3061"/>
    <w:rsid w:val="006D3474"/>
    <w:rsid w:val="006D3789"/>
    <w:rsid w:val="006D3962"/>
    <w:rsid w:val="006D44A9"/>
    <w:rsid w:val="006D46D9"/>
    <w:rsid w:val="006D4744"/>
    <w:rsid w:val="006D4C40"/>
    <w:rsid w:val="006D4D4C"/>
    <w:rsid w:val="006D4ECF"/>
    <w:rsid w:val="006D4FE2"/>
    <w:rsid w:val="006D54AE"/>
    <w:rsid w:val="006D59EE"/>
    <w:rsid w:val="006D6AD0"/>
    <w:rsid w:val="006D6EEE"/>
    <w:rsid w:val="006E03B4"/>
    <w:rsid w:val="006E0DAE"/>
    <w:rsid w:val="006E0DAF"/>
    <w:rsid w:val="006E2378"/>
    <w:rsid w:val="006E28D7"/>
    <w:rsid w:val="006E2FD3"/>
    <w:rsid w:val="006E3906"/>
    <w:rsid w:val="006E3F01"/>
    <w:rsid w:val="006E3FDA"/>
    <w:rsid w:val="006E403E"/>
    <w:rsid w:val="006E4E37"/>
    <w:rsid w:val="006E550E"/>
    <w:rsid w:val="006E5829"/>
    <w:rsid w:val="006E5CDC"/>
    <w:rsid w:val="006E5E58"/>
    <w:rsid w:val="006E625B"/>
    <w:rsid w:val="006E63C9"/>
    <w:rsid w:val="006E66C5"/>
    <w:rsid w:val="006F0E96"/>
    <w:rsid w:val="006F12C5"/>
    <w:rsid w:val="006F1734"/>
    <w:rsid w:val="006F1DFD"/>
    <w:rsid w:val="006F2016"/>
    <w:rsid w:val="006F2841"/>
    <w:rsid w:val="006F30BC"/>
    <w:rsid w:val="006F3783"/>
    <w:rsid w:val="006F3B59"/>
    <w:rsid w:val="006F48B2"/>
    <w:rsid w:val="006F5063"/>
    <w:rsid w:val="006F5A42"/>
    <w:rsid w:val="006F5E5E"/>
    <w:rsid w:val="006F61FD"/>
    <w:rsid w:val="006F6BB5"/>
    <w:rsid w:val="007009D1"/>
    <w:rsid w:val="007014D2"/>
    <w:rsid w:val="00702348"/>
    <w:rsid w:val="00702E13"/>
    <w:rsid w:val="00702FF3"/>
    <w:rsid w:val="0070374D"/>
    <w:rsid w:val="00703ED1"/>
    <w:rsid w:val="00704E39"/>
    <w:rsid w:val="00705058"/>
    <w:rsid w:val="007060E4"/>
    <w:rsid w:val="00706755"/>
    <w:rsid w:val="00706C16"/>
    <w:rsid w:val="00707DA0"/>
    <w:rsid w:val="00707F3C"/>
    <w:rsid w:val="007104EF"/>
    <w:rsid w:val="00710734"/>
    <w:rsid w:val="00710CE2"/>
    <w:rsid w:val="007110D4"/>
    <w:rsid w:val="007114F9"/>
    <w:rsid w:val="00711B05"/>
    <w:rsid w:val="00711C77"/>
    <w:rsid w:val="00711CEA"/>
    <w:rsid w:val="007128CD"/>
    <w:rsid w:val="007129AF"/>
    <w:rsid w:val="00713C4E"/>
    <w:rsid w:val="007145F4"/>
    <w:rsid w:val="00714BA4"/>
    <w:rsid w:val="00715282"/>
    <w:rsid w:val="007154A7"/>
    <w:rsid w:val="0071559E"/>
    <w:rsid w:val="00715BDD"/>
    <w:rsid w:val="00716307"/>
    <w:rsid w:val="0071651E"/>
    <w:rsid w:val="007170A7"/>
    <w:rsid w:val="007173A8"/>
    <w:rsid w:val="00720734"/>
    <w:rsid w:val="00720AE9"/>
    <w:rsid w:val="007215C2"/>
    <w:rsid w:val="00721721"/>
    <w:rsid w:val="00722221"/>
    <w:rsid w:val="0072263E"/>
    <w:rsid w:val="007227E8"/>
    <w:rsid w:val="007235D7"/>
    <w:rsid w:val="0072493B"/>
    <w:rsid w:val="00724A23"/>
    <w:rsid w:val="00724DDA"/>
    <w:rsid w:val="00724F82"/>
    <w:rsid w:val="00725372"/>
    <w:rsid w:val="00725496"/>
    <w:rsid w:val="007256B1"/>
    <w:rsid w:val="00725AA4"/>
    <w:rsid w:val="00725B82"/>
    <w:rsid w:val="00725D01"/>
    <w:rsid w:val="007262C2"/>
    <w:rsid w:val="00726634"/>
    <w:rsid w:val="007277E9"/>
    <w:rsid w:val="0073060E"/>
    <w:rsid w:val="007310B6"/>
    <w:rsid w:val="00731137"/>
    <w:rsid w:val="0073180F"/>
    <w:rsid w:val="00732458"/>
    <w:rsid w:val="0073282F"/>
    <w:rsid w:val="00732E37"/>
    <w:rsid w:val="00733006"/>
    <w:rsid w:val="007336F3"/>
    <w:rsid w:val="007345B8"/>
    <w:rsid w:val="00734655"/>
    <w:rsid w:val="00734860"/>
    <w:rsid w:val="0073528D"/>
    <w:rsid w:val="007355B8"/>
    <w:rsid w:val="00736262"/>
    <w:rsid w:val="0073629A"/>
    <w:rsid w:val="007368D6"/>
    <w:rsid w:val="00736B05"/>
    <w:rsid w:val="00737220"/>
    <w:rsid w:val="007379AD"/>
    <w:rsid w:val="007402AB"/>
    <w:rsid w:val="00740D7B"/>
    <w:rsid w:val="0074130E"/>
    <w:rsid w:val="00741509"/>
    <w:rsid w:val="00741520"/>
    <w:rsid w:val="007418DF"/>
    <w:rsid w:val="00741A6F"/>
    <w:rsid w:val="00741B1F"/>
    <w:rsid w:val="00741FCC"/>
    <w:rsid w:val="00742152"/>
    <w:rsid w:val="007421B0"/>
    <w:rsid w:val="0074251B"/>
    <w:rsid w:val="00742AD7"/>
    <w:rsid w:val="00742DE9"/>
    <w:rsid w:val="00742EFD"/>
    <w:rsid w:val="00743A66"/>
    <w:rsid w:val="00743C4B"/>
    <w:rsid w:val="007446E9"/>
    <w:rsid w:val="00744885"/>
    <w:rsid w:val="007449AB"/>
    <w:rsid w:val="007463FF"/>
    <w:rsid w:val="0074727A"/>
    <w:rsid w:val="00747A18"/>
    <w:rsid w:val="00750392"/>
    <w:rsid w:val="00750898"/>
    <w:rsid w:val="00750C4B"/>
    <w:rsid w:val="00751534"/>
    <w:rsid w:val="0075198C"/>
    <w:rsid w:val="00751B08"/>
    <w:rsid w:val="00754976"/>
    <w:rsid w:val="00754E80"/>
    <w:rsid w:val="007555A1"/>
    <w:rsid w:val="00756E4B"/>
    <w:rsid w:val="00757A74"/>
    <w:rsid w:val="007606BA"/>
    <w:rsid w:val="00760CD3"/>
    <w:rsid w:val="00760DC9"/>
    <w:rsid w:val="00760FB5"/>
    <w:rsid w:val="00761C7F"/>
    <w:rsid w:val="00762063"/>
    <w:rsid w:val="00762B68"/>
    <w:rsid w:val="00762BD2"/>
    <w:rsid w:val="00762F9B"/>
    <w:rsid w:val="0076337F"/>
    <w:rsid w:val="00763648"/>
    <w:rsid w:val="007639E9"/>
    <w:rsid w:val="00763ABE"/>
    <w:rsid w:val="00763C47"/>
    <w:rsid w:val="00764411"/>
    <w:rsid w:val="007648BF"/>
    <w:rsid w:val="00765D43"/>
    <w:rsid w:val="00765E35"/>
    <w:rsid w:val="007665E2"/>
    <w:rsid w:val="00766B7D"/>
    <w:rsid w:val="0076783E"/>
    <w:rsid w:val="00767A47"/>
    <w:rsid w:val="00767B37"/>
    <w:rsid w:val="007701C1"/>
    <w:rsid w:val="00770490"/>
    <w:rsid w:val="00771390"/>
    <w:rsid w:val="00771AF2"/>
    <w:rsid w:val="00771DB1"/>
    <w:rsid w:val="0077219C"/>
    <w:rsid w:val="00772F70"/>
    <w:rsid w:val="00773DC1"/>
    <w:rsid w:val="007740BB"/>
    <w:rsid w:val="00774292"/>
    <w:rsid w:val="00774B31"/>
    <w:rsid w:val="00774D50"/>
    <w:rsid w:val="00775090"/>
    <w:rsid w:val="00775373"/>
    <w:rsid w:val="00775D2D"/>
    <w:rsid w:val="0077692B"/>
    <w:rsid w:val="00776C6D"/>
    <w:rsid w:val="007775D9"/>
    <w:rsid w:val="007778D6"/>
    <w:rsid w:val="007802BD"/>
    <w:rsid w:val="007805D0"/>
    <w:rsid w:val="00780D55"/>
    <w:rsid w:val="00780F1F"/>
    <w:rsid w:val="007822EB"/>
    <w:rsid w:val="007824D7"/>
    <w:rsid w:val="00784530"/>
    <w:rsid w:val="007847A4"/>
    <w:rsid w:val="007850F7"/>
    <w:rsid w:val="0078527C"/>
    <w:rsid w:val="007859FB"/>
    <w:rsid w:val="00787783"/>
    <w:rsid w:val="00787C9A"/>
    <w:rsid w:val="0079000F"/>
    <w:rsid w:val="00790DCA"/>
    <w:rsid w:val="00791029"/>
    <w:rsid w:val="00791ABF"/>
    <w:rsid w:val="00791AF5"/>
    <w:rsid w:val="00791C02"/>
    <w:rsid w:val="00792846"/>
    <w:rsid w:val="007930E7"/>
    <w:rsid w:val="007931D4"/>
    <w:rsid w:val="00793478"/>
    <w:rsid w:val="00793ADF"/>
    <w:rsid w:val="007940F8"/>
    <w:rsid w:val="00794846"/>
    <w:rsid w:val="00794C55"/>
    <w:rsid w:val="00794CEA"/>
    <w:rsid w:val="00794EB9"/>
    <w:rsid w:val="00795643"/>
    <w:rsid w:val="00795FAC"/>
    <w:rsid w:val="00797070"/>
    <w:rsid w:val="007973DB"/>
    <w:rsid w:val="007A01DE"/>
    <w:rsid w:val="007A0505"/>
    <w:rsid w:val="007A1C2F"/>
    <w:rsid w:val="007A2258"/>
    <w:rsid w:val="007A2C92"/>
    <w:rsid w:val="007A304D"/>
    <w:rsid w:val="007A3625"/>
    <w:rsid w:val="007A3807"/>
    <w:rsid w:val="007A41B5"/>
    <w:rsid w:val="007A4AEF"/>
    <w:rsid w:val="007A50B1"/>
    <w:rsid w:val="007A5CF9"/>
    <w:rsid w:val="007A607E"/>
    <w:rsid w:val="007A61BC"/>
    <w:rsid w:val="007A634F"/>
    <w:rsid w:val="007A63B4"/>
    <w:rsid w:val="007A63CE"/>
    <w:rsid w:val="007A6644"/>
    <w:rsid w:val="007A685F"/>
    <w:rsid w:val="007A69C3"/>
    <w:rsid w:val="007A6BC6"/>
    <w:rsid w:val="007A6CF8"/>
    <w:rsid w:val="007A724F"/>
    <w:rsid w:val="007A7B86"/>
    <w:rsid w:val="007B04B2"/>
    <w:rsid w:val="007B0728"/>
    <w:rsid w:val="007B1271"/>
    <w:rsid w:val="007B3451"/>
    <w:rsid w:val="007B3B76"/>
    <w:rsid w:val="007B4084"/>
    <w:rsid w:val="007B4AAF"/>
    <w:rsid w:val="007B5543"/>
    <w:rsid w:val="007B5EF4"/>
    <w:rsid w:val="007B6BD3"/>
    <w:rsid w:val="007B6EB0"/>
    <w:rsid w:val="007B6F71"/>
    <w:rsid w:val="007B6FC7"/>
    <w:rsid w:val="007B7460"/>
    <w:rsid w:val="007C06E8"/>
    <w:rsid w:val="007C0842"/>
    <w:rsid w:val="007C09DC"/>
    <w:rsid w:val="007C0A8A"/>
    <w:rsid w:val="007C0AB4"/>
    <w:rsid w:val="007C0DE0"/>
    <w:rsid w:val="007C0F90"/>
    <w:rsid w:val="007C100D"/>
    <w:rsid w:val="007C155B"/>
    <w:rsid w:val="007C2453"/>
    <w:rsid w:val="007C2568"/>
    <w:rsid w:val="007C2EAA"/>
    <w:rsid w:val="007C372F"/>
    <w:rsid w:val="007C3921"/>
    <w:rsid w:val="007C3BAB"/>
    <w:rsid w:val="007C46DE"/>
    <w:rsid w:val="007C4985"/>
    <w:rsid w:val="007C5250"/>
    <w:rsid w:val="007C52EA"/>
    <w:rsid w:val="007C53DC"/>
    <w:rsid w:val="007C5789"/>
    <w:rsid w:val="007C5869"/>
    <w:rsid w:val="007C649D"/>
    <w:rsid w:val="007C6AFB"/>
    <w:rsid w:val="007C6BA5"/>
    <w:rsid w:val="007C6FA4"/>
    <w:rsid w:val="007C6FA9"/>
    <w:rsid w:val="007C703D"/>
    <w:rsid w:val="007D0039"/>
    <w:rsid w:val="007D052E"/>
    <w:rsid w:val="007D054E"/>
    <w:rsid w:val="007D0E9D"/>
    <w:rsid w:val="007D0F10"/>
    <w:rsid w:val="007D1140"/>
    <w:rsid w:val="007D142A"/>
    <w:rsid w:val="007D1606"/>
    <w:rsid w:val="007D2FDF"/>
    <w:rsid w:val="007D3271"/>
    <w:rsid w:val="007D3381"/>
    <w:rsid w:val="007D39AA"/>
    <w:rsid w:val="007D3CEC"/>
    <w:rsid w:val="007D4074"/>
    <w:rsid w:val="007D43E2"/>
    <w:rsid w:val="007D4E02"/>
    <w:rsid w:val="007D5E39"/>
    <w:rsid w:val="007D60A4"/>
    <w:rsid w:val="007D6B23"/>
    <w:rsid w:val="007D6E1F"/>
    <w:rsid w:val="007D70DB"/>
    <w:rsid w:val="007E03B0"/>
    <w:rsid w:val="007E0654"/>
    <w:rsid w:val="007E065A"/>
    <w:rsid w:val="007E0858"/>
    <w:rsid w:val="007E0A74"/>
    <w:rsid w:val="007E0E21"/>
    <w:rsid w:val="007E0EEC"/>
    <w:rsid w:val="007E1402"/>
    <w:rsid w:val="007E1E0C"/>
    <w:rsid w:val="007E3B7C"/>
    <w:rsid w:val="007E3C2F"/>
    <w:rsid w:val="007E506D"/>
    <w:rsid w:val="007E54AC"/>
    <w:rsid w:val="007E54D0"/>
    <w:rsid w:val="007E65FB"/>
    <w:rsid w:val="007E67ED"/>
    <w:rsid w:val="007E6987"/>
    <w:rsid w:val="007E74F8"/>
    <w:rsid w:val="007F007E"/>
    <w:rsid w:val="007F02E5"/>
    <w:rsid w:val="007F04E0"/>
    <w:rsid w:val="007F0B1D"/>
    <w:rsid w:val="007F11F4"/>
    <w:rsid w:val="007F14AF"/>
    <w:rsid w:val="007F15EF"/>
    <w:rsid w:val="007F1E43"/>
    <w:rsid w:val="007F20AE"/>
    <w:rsid w:val="007F249F"/>
    <w:rsid w:val="007F28C8"/>
    <w:rsid w:val="007F3694"/>
    <w:rsid w:val="007F41D1"/>
    <w:rsid w:val="007F4487"/>
    <w:rsid w:val="007F572E"/>
    <w:rsid w:val="007F5EA3"/>
    <w:rsid w:val="007F5F15"/>
    <w:rsid w:val="007F60C2"/>
    <w:rsid w:val="007F732F"/>
    <w:rsid w:val="007F7416"/>
    <w:rsid w:val="007F7497"/>
    <w:rsid w:val="007F74C7"/>
    <w:rsid w:val="007F79DE"/>
    <w:rsid w:val="007F7FDC"/>
    <w:rsid w:val="008010A4"/>
    <w:rsid w:val="00801AA2"/>
    <w:rsid w:val="008027A0"/>
    <w:rsid w:val="00802AFA"/>
    <w:rsid w:val="00803993"/>
    <w:rsid w:val="0080450F"/>
    <w:rsid w:val="008058A7"/>
    <w:rsid w:val="00806249"/>
    <w:rsid w:val="00806623"/>
    <w:rsid w:val="00807138"/>
    <w:rsid w:val="00807A60"/>
    <w:rsid w:val="00807BE8"/>
    <w:rsid w:val="0081048D"/>
    <w:rsid w:val="0081078F"/>
    <w:rsid w:val="00810E46"/>
    <w:rsid w:val="00811054"/>
    <w:rsid w:val="008111C0"/>
    <w:rsid w:val="00811B38"/>
    <w:rsid w:val="00811B98"/>
    <w:rsid w:val="00812C25"/>
    <w:rsid w:val="00812F7A"/>
    <w:rsid w:val="00813096"/>
    <w:rsid w:val="008135F6"/>
    <w:rsid w:val="00813B61"/>
    <w:rsid w:val="00813C8A"/>
    <w:rsid w:val="0081451B"/>
    <w:rsid w:val="00814ACD"/>
    <w:rsid w:val="008158D3"/>
    <w:rsid w:val="00816A15"/>
    <w:rsid w:val="00816C9D"/>
    <w:rsid w:val="00817000"/>
    <w:rsid w:val="00817ECB"/>
    <w:rsid w:val="00820D72"/>
    <w:rsid w:val="008221A4"/>
    <w:rsid w:val="00822D22"/>
    <w:rsid w:val="00823B2B"/>
    <w:rsid w:val="00823C90"/>
    <w:rsid w:val="00824844"/>
    <w:rsid w:val="00825722"/>
    <w:rsid w:val="00825849"/>
    <w:rsid w:val="00825B41"/>
    <w:rsid w:val="00825CAD"/>
    <w:rsid w:val="008260A2"/>
    <w:rsid w:val="008260A8"/>
    <w:rsid w:val="008269FB"/>
    <w:rsid w:val="00826A68"/>
    <w:rsid w:val="00826BE1"/>
    <w:rsid w:val="00826F65"/>
    <w:rsid w:val="008276EA"/>
    <w:rsid w:val="008305AC"/>
    <w:rsid w:val="00830DA6"/>
    <w:rsid w:val="0083179E"/>
    <w:rsid w:val="008325F0"/>
    <w:rsid w:val="00832B6B"/>
    <w:rsid w:val="00832E23"/>
    <w:rsid w:val="008331AF"/>
    <w:rsid w:val="008333A8"/>
    <w:rsid w:val="008339EA"/>
    <w:rsid w:val="00833B2D"/>
    <w:rsid w:val="00833CA6"/>
    <w:rsid w:val="00833EFB"/>
    <w:rsid w:val="00834746"/>
    <w:rsid w:val="008347D0"/>
    <w:rsid w:val="00834998"/>
    <w:rsid w:val="00834D77"/>
    <w:rsid w:val="00835B27"/>
    <w:rsid w:val="00835D51"/>
    <w:rsid w:val="00836825"/>
    <w:rsid w:val="00837406"/>
    <w:rsid w:val="00837708"/>
    <w:rsid w:val="00837F84"/>
    <w:rsid w:val="008407E8"/>
    <w:rsid w:val="00840B9B"/>
    <w:rsid w:val="00841ED4"/>
    <w:rsid w:val="008422A9"/>
    <w:rsid w:val="00842EE6"/>
    <w:rsid w:val="00843C9D"/>
    <w:rsid w:val="00843EAC"/>
    <w:rsid w:val="0084449C"/>
    <w:rsid w:val="008446E4"/>
    <w:rsid w:val="008448E6"/>
    <w:rsid w:val="00844970"/>
    <w:rsid w:val="00844A23"/>
    <w:rsid w:val="00844D23"/>
    <w:rsid w:val="00844DBC"/>
    <w:rsid w:val="00845AAB"/>
    <w:rsid w:val="00846029"/>
    <w:rsid w:val="00846118"/>
    <w:rsid w:val="00846FBE"/>
    <w:rsid w:val="008510E8"/>
    <w:rsid w:val="00851586"/>
    <w:rsid w:val="00851DA9"/>
    <w:rsid w:val="008521DD"/>
    <w:rsid w:val="00852241"/>
    <w:rsid w:val="008523FE"/>
    <w:rsid w:val="00852CB7"/>
    <w:rsid w:val="00852F05"/>
    <w:rsid w:val="00853D6D"/>
    <w:rsid w:val="008546BE"/>
    <w:rsid w:val="008554BE"/>
    <w:rsid w:val="008555A8"/>
    <w:rsid w:val="008559D3"/>
    <w:rsid w:val="00856FE5"/>
    <w:rsid w:val="00857428"/>
    <w:rsid w:val="008577F9"/>
    <w:rsid w:val="0085795D"/>
    <w:rsid w:val="00860118"/>
    <w:rsid w:val="00860D65"/>
    <w:rsid w:val="0086117C"/>
    <w:rsid w:val="0086120A"/>
    <w:rsid w:val="008612BD"/>
    <w:rsid w:val="008612EE"/>
    <w:rsid w:val="008614F5"/>
    <w:rsid w:val="00861586"/>
    <w:rsid w:val="00861B8E"/>
    <w:rsid w:val="00862D9F"/>
    <w:rsid w:val="0086375A"/>
    <w:rsid w:val="00863A38"/>
    <w:rsid w:val="00864587"/>
    <w:rsid w:val="00865062"/>
    <w:rsid w:val="008652B7"/>
    <w:rsid w:val="00865508"/>
    <w:rsid w:val="00865564"/>
    <w:rsid w:val="00867564"/>
    <w:rsid w:val="0087007A"/>
    <w:rsid w:val="00870683"/>
    <w:rsid w:val="00870D17"/>
    <w:rsid w:val="0087169D"/>
    <w:rsid w:val="008719DB"/>
    <w:rsid w:val="00871E5B"/>
    <w:rsid w:val="00871F13"/>
    <w:rsid w:val="0087321C"/>
    <w:rsid w:val="0087333E"/>
    <w:rsid w:val="008734A5"/>
    <w:rsid w:val="00873DEC"/>
    <w:rsid w:val="008740BC"/>
    <w:rsid w:val="008756F2"/>
    <w:rsid w:val="00875795"/>
    <w:rsid w:val="00875A5B"/>
    <w:rsid w:val="008761A9"/>
    <w:rsid w:val="0087695A"/>
    <w:rsid w:val="00876B33"/>
    <w:rsid w:val="00876FD4"/>
    <w:rsid w:val="008771A9"/>
    <w:rsid w:val="00877282"/>
    <w:rsid w:val="0087772E"/>
    <w:rsid w:val="00880466"/>
    <w:rsid w:val="00880766"/>
    <w:rsid w:val="00880E98"/>
    <w:rsid w:val="00881197"/>
    <w:rsid w:val="008826CE"/>
    <w:rsid w:val="00883171"/>
    <w:rsid w:val="008832B3"/>
    <w:rsid w:val="0088333C"/>
    <w:rsid w:val="0088365C"/>
    <w:rsid w:val="0088374F"/>
    <w:rsid w:val="0088383D"/>
    <w:rsid w:val="008838DC"/>
    <w:rsid w:val="0088414E"/>
    <w:rsid w:val="00884607"/>
    <w:rsid w:val="00884EAA"/>
    <w:rsid w:val="00885044"/>
    <w:rsid w:val="0088777E"/>
    <w:rsid w:val="00887947"/>
    <w:rsid w:val="00887974"/>
    <w:rsid w:val="008911CD"/>
    <w:rsid w:val="0089128D"/>
    <w:rsid w:val="008919B7"/>
    <w:rsid w:val="00891C50"/>
    <w:rsid w:val="00891CF6"/>
    <w:rsid w:val="00891F43"/>
    <w:rsid w:val="00891FCC"/>
    <w:rsid w:val="00892A25"/>
    <w:rsid w:val="00893C5F"/>
    <w:rsid w:val="00893EBC"/>
    <w:rsid w:val="00893F18"/>
    <w:rsid w:val="00894171"/>
    <w:rsid w:val="0089509C"/>
    <w:rsid w:val="008976A4"/>
    <w:rsid w:val="00897974"/>
    <w:rsid w:val="00897E78"/>
    <w:rsid w:val="008A0FEA"/>
    <w:rsid w:val="008A3507"/>
    <w:rsid w:val="008A36DA"/>
    <w:rsid w:val="008A40A3"/>
    <w:rsid w:val="008A4BE7"/>
    <w:rsid w:val="008A4DFF"/>
    <w:rsid w:val="008A4EB1"/>
    <w:rsid w:val="008A4F7C"/>
    <w:rsid w:val="008A533C"/>
    <w:rsid w:val="008A53F5"/>
    <w:rsid w:val="008A6512"/>
    <w:rsid w:val="008A6A9C"/>
    <w:rsid w:val="008A7057"/>
    <w:rsid w:val="008A7F83"/>
    <w:rsid w:val="008B052E"/>
    <w:rsid w:val="008B38A9"/>
    <w:rsid w:val="008B3B41"/>
    <w:rsid w:val="008B3F9C"/>
    <w:rsid w:val="008B4729"/>
    <w:rsid w:val="008B4CDA"/>
    <w:rsid w:val="008B5229"/>
    <w:rsid w:val="008B5BA0"/>
    <w:rsid w:val="008B6690"/>
    <w:rsid w:val="008B6896"/>
    <w:rsid w:val="008B6C3F"/>
    <w:rsid w:val="008B72E2"/>
    <w:rsid w:val="008B7E33"/>
    <w:rsid w:val="008C03D0"/>
    <w:rsid w:val="008C0A79"/>
    <w:rsid w:val="008C1334"/>
    <w:rsid w:val="008C1571"/>
    <w:rsid w:val="008C1E49"/>
    <w:rsid w:val="008C223E"/>
    <w:rsid w:val="008C264E"/>
    <w:rsid w:val="008C295E"/>
    <w:rsid w:val="008C29F9"/>
    <w:rsid w:val="008C37B8"/>
    <w:rsid w:val="008C3DDB"/>
    <w:rsid w:val="008C4B70"/>
    <w:rsid w:val="008C5CD4"/>
    <w:rsid w:val="008C5FD2"/>
    <w:rsid w:val="008C6591"/>
    <w:rsid w:val="008C6735"/>
    <w:rsid w:val="008C6B62"/>
    <w:rsid w:val="008C6E6B"/>
    <w:rsid w:val="008C73B9"/>
    <w:rsid w:val="008D015C"/>
    <w:rsid w:val="008D01F2"/>
    <w:rsid w:val="008D0572"/>
    <w:rsid w:val="008D0673"/>
    <w:rsid w:val="008D0860"/>
    <w:rsid w:val="008D0AAC"/>
    <w:rsid w:val="008D0DD3"/>
    <w:rsid w:val="008D18F2"/>
    <w:rsid w:val="008D2DF6"/>
    <w:rsid w:val="008D3C49"/>
    <w:rsid w:val="008D3D5D"/>
    <w:rsid w:val="008D3E3F"/>
    <w:rsid w:val="008D3E7F"/>
    <w:rsid w:val="008D466B"/>
    <w:rsid w:val="008D4E02"/>
    <w:rsid w:val="008D5905"/>
    <w:rsid w:val="008D5FC1"/>
    <w:rsid w:val="008D6B8E"/>
    <w:rsid w:val="008D72D1"/>
    <w:rsid w:val="008D779F"/>
    <w:rsid w:val="008E028E"/>
    <w:rsid w:val="008E03FF"/>
    <w:rsid w:val="008E04D3"/>
    <w:rsid w:val="008E0751"/>
    <w:rsid w:val="008E0919"/>
    <w:rsid w:val="008E17DD"/>
    <w:rsid w:val="008E2D4D"/>
    <w:rsid w:val="008E2DEE"/>
    <w:rsid w:val="008E4075"/>
    <w:rsid w:val="008E43D6"/>
    <w:rsid w:val="008E545B"/>
    <w:rsid w:val="008E6E48"/>
    <w:rsid w:val="008E75B8"/>
    <w:rsid w:val="008E775A"/>
    <w:rsid w:val="008E7FAC"/>
    <w:rsid w:val="008F0069"/>
    <w:rsid w:val="008F05EA"/>
    <w:rsid w:val="008F07BD"/>
    <w:rsid w:val="008F11A3"/>
    <w:rsid w:val="008F1628"/>
    <w:rsid w:val="008F1836"/>
    <w:rsid w:val="008F2160"/>
    <w:rsid w:val="008F237C"/>
    <w:rsid w:val="008F265D"/>
    <w:rsid w:val="008F30B9"/>
    <w:rsid w:val="008F51F8"/>
    <w:rsid w:val="008F6F2E"/>
    <w:rsid w:val="008F6F58"/>
    <w:rsid w:val="008F7A95"/>
    <w:rsid w:val="009004E9"/>
    <w:rsid w:val="00900DA4"/>
    <w:rsid w:val="0090140E"/>
    <w:rsid w:val="0090158F"/>
    <w:rsid w:val="00901D67"/>
    <w:rsid w:val="00901ECC"/>
    <w:rsid w:val="00902246"/>
    <w:rsid w:val="00902D02"/>
    <w:rsid w:val="00903C8A"/>
    <w:rsid w:val="00904117"/>
    <w:rsid w:val="00904888"/>
    <w:rsid w:val="009048EA"/>
    <w:rsid w:val="00904F4E"/>
    <w:rsid w:val="0090629F"/>
    <w:rsid w:val="00906967"/>
    <w:rsid w:val="0090700A"/>
    <w:rsid w:val="009073F2"/>
    <w:rsid w:val="009075A1"/>
    <w:rsid w:val="00907843"/>
    <w:rsid w:val="009078BC"/>
    <w:rsid w:val="00910EC5"/>
    <w:rsid w:val="00911DB3"/>
    <w:rsid w:val="009122BF"/>
    <w:rsid w:val="00912442"/>
    <w:rsid w:val="0091247F"/>
    <w:rsid w:val="00912859"/>
    <w:rsid w:val="009128D2"/>
    <w:rsid w:val="00912F2C"/>
    <w:rsid w:val="0091392B"/>
    <w:rsid w:val="00913BD4"/>
    <w:rsid w:val="00913BEC"/>
    <w:rsid w:val="00913E0D"/>
    <w:rsid w:val="00914D31"/>
    <w:rsid w:val="00915713"/>
    <w:rsid w:val="009158D9"/>
    <w:rsid w:val="00915C24"/>
    <w:rsid w:val="00915EFD"/>
    <w:rsid w:val="00915F87"/>
    <w:rsid w:val="00916571"/>
    <w:rsid w:val="009169E7"/>
    <w:rsid w:val="00916A67"/>
    <w:rsid w:val="00917190"/>
    <w:rsid w:val="0091798A"/>
    <w:rsid w:val="00917CF8"/>
    <w:rsid w:val="009219C9"/>
    <w:rsid w:val="00922038"/>
    <w:rsid w:val="00923520"/>
    <w:rsid w:val="00923EA5"/>
    <w:rsid w:val="0092474C"/>
    <w:rsid w:val="009248FD"/>
    <w:rsid w:val="009255BE"/>
    <w:rsid w:val="009263C4"/>
    <w:rsid w:val="00926627"/>
    <w:rsid w:val="009269C6"/>
    <w:rsid w:val="00926AB9"/>
    <w:rsid w:val="00926E87"/>
    <w:rsid w:val="0092768E"/>
    <w:rsid w:val="00927F35"/>
    <w:rsid w:val="009305D9"/>
    <w:rsid w:val="00930674"/>
    <w:rsid w:val="009318A8"/>
    <w:rsid w:val="00931C08"/>
    <w:rsid w:val="00932A5D"/>
    <w:rsid w:val="00932F46"/>
    <w:rsid w:val="00932F6D"/>
    <w:rsid w:val="0093658B"/>
    <w:rsid w:val="00936AF1"/>
    <w:rsid w:val="00936D96"/>
    <w:rsid w:val="00937773"/>
    <w:rsid w:val="0094081A"/>
    <w:rsid w:val="00940BEF"/>
    <w:rsid w:val="009420CE"/>
    <w:rsid w:val="0094265D"/>
    <w:rsid w:val="00942766"/>
    <w:rsid w:val="00942BA9"/>
    <w:rsid w:val="009439F6"/>
    <w:rsid w:val="00943D26"/>
    <w:rsid w:val="009452F3"/>
    <w:rsid w:val="00945A05"/>
    <w:rsid w:val="00945FFB"/>
    <w:rsid w:val="0094615F"/>
    <w:rsid w:val="00946341"/>
    <w:rsid w:val="00946700"/>
    <w:rsid w:val="00950120"/>
    <w:rsid w:val="00950B0C"/>
    <w:rsid w:val="009514F4"/>
    <w:rsid w:val="00951CF4"/>
    <w:rsid w:val="00953618"/>
    <w:rsid w:val="00953A47"/>
    <w:rsid w:val="00953EA2"/>
    <w:rsid w:val="009554CA"/>
    <w:rsid w:val="00955A71"/>
    <w:rsid w:val="009562DF"/>
    <w:rsid w:val="00956356"/>
    <w:rsid w:val="009569FB"/>
    <w:rsid w:val="00956E65"/>
    <w:rsid w:val="00957092"/>
    <w:rsid w:val="00957289"/>
    <w:rsid w:val="00957BA7"/>
    <w:rsid w:val="00957C45"/>
    <w:rsid w:val="00960707"/>
    <w:rsid w:val="00960919"/>
    <w:rsid w:val="0096119A"/>
    <w:rsid w:val="00961348"/>
    <w:rsid w:val="009617FF"/>
    <w:rsid w:val="00961871"/>
    <w:rsid w:val="009619FA"/>
    <w:rsid w:val="0096283D"/>
    <w:rsid w:val="009636D0"/>
    <w:rsid w:val="00963A36"/>
    <w:rsid w:val="00963CAE"/>
    <w:rsid w:val="00964010"/>
    <w:rsid w:val="009649BD"/>
    <w:rsid w:val="009658E5"/>
    <w:rsid w:val="00965FD5"/>
    <w:rsid w:val="0096606D"/>
    <w:rsid w:val="009671CD"/>
    <w:rsid w:val="009701DF"/>
    <w:rsid w:val="00970734"/>
    <w:rsid w:val="0097153F"/>
    <w:rsid w:val="00971741"/>
    <w:rsid w:val="009721B3"/>
    <w:rsid w:val="00972626"/>
    <w:rsid w:val="00972B6D"/>
    <w:rsid w:val="00972F73"/>
    <w:rsid w:val="00973750"/>
    <w:rsid w:val="00973C0A"/>
    <w:rsid w:val="00973E6A"/>
    <w:rsid w:val="00973F8B"/>
    <w:rsid w:val="009742E5"/>
    <w:rsid w:val="009745B9"/>
    <w:rsid w:val="009749A8"/>
    <w:rsid w:val="00974AA2"/>
    <w:rsid w:val="00974B61"/>
    <w:rsid w:val="00975D7B"/>
    <w:rsid w:val="00975F9B"/>
    <w:rsid w:val="009762EC"/>
    <w:rsid w:val="0097642C"/>
    <w:rsid w:val="00976694"/>
    <w:rsid w:val="0097669F"/>
    <w:rsid w:val="00976DCD"/>
    <w:rsid w:val="009775C0"/>
    <w:rsid w:val="009775EC"/>
    <w:rsid w:val="00977FC7"/>
    <w:rsid w:val="0098027C"/>
    <w:rsid w:val="009809EB"/>
    <w:rsid w:val="00980B17"/>
    <w:rsid w:val="00980DD8"/>
    <w:rsid w:val="00980FD4"/>
    <w:rsid w:val="009815C6"/>
    <w:rsid w:val="00981E93"/>
    <w:rsid w:val="0098228D"/>
    <w:rsid w:val="00982716"/>
    <w:rsid w:val="00982787"/>
    <w:rsid w:val="00984C72"/>
    <w:rsid w:val="009854F9"/>
    <w:rsid w:val="00985916"/>
    <w:rsid w:val="00987113"/>
    <w:rsid w:val="0098740B"/>
    <w:rsid w:val="00987869"/>
    <w:rsid w:val="009879C8"/>
    <w:rsid w:val="00990DEF"/>
    <w:rsid w:val="009915ED"/>
    <w:rsid w:val="00991BB6"/>
    <w:rsid w:val="00991F4C"/>
    <w:rsid w:val="00992EB7"/>
    <w:rsid w:val="009938BA"/>
    <w:rsid w:val="009941A7"/>
    <w:rsid w:val="00994323"/>
    <w:rsid w:val="00994471"/>
    <w:rsid w:val="0099492C"/>
    <w:rsid w:val="009955B2"/>
    <w:rsid w:val="009956F8"/>
    <w:rsid w:val="00995EE8"/>
    <w:rsid w:val="00996976"/>
    <w:rsid w:val="009973D3"/>
    <w:rsid w:val="009975EE"/>
    <w:rsid w:val="009A0261"/>
    <w:rsid w:val="009A10CB"/>
    <w:rsid w:val="009A11F1"/>
    <w:rsid w:val="009A126C"/>
    <w:rsid w:val="009A1F1C"/>
    <w:rsid w:val="009A2CBA"/>
    <w:rsid w:val="009A2DE7"/>
    <w:rsid w:val="009A332F"/>
    <w:rsid w:val="009A357E"/>
    <w:rsid w:val="009A3752"/>
    <w:rsid w:val="009A37F2"/>
    <w:rsid w:val="009A38A2"/>
    <w:rsid w:val="009A390C"/>
    <w:rsid w:val="009A3E50"/>
    <w:rsid w:val="009A3E9C"/>
    <w:rsid w:val="009A3FD1"/>
    <w:rsid w:val="009A4439"/>
    <w:rsid w:val="009A44E8"/>
    <w:rsid w:val="009A52E3"/>
    <w:rsid w:val="009A5908"/>
    <w:rsid w:val="009A5CDD"/>
    <w:rsid w:val="009A601E"/>
    <w:rsid w:val="009A75B3"/>
    <w:rsid w:val="009A7BB4"/>
    <w:rsid w:val="009B0375"/>
    <w:rsid w:val="009B06D7"/>
    <w:rsid w:val="009B0973"/>
    <w:rsid w:val="009B1593"/>
    <w:rsid w:val="009B18DD"/>
    <w:rsid w:val="009B2723"/>
    <w:rsid w:val="009B2847"/>
    <w:rsid w:val="009B3262"/>
    <w:rsid w:val="009B32B5"/>
    <w:rsid w:val="009B3605"/>
    <w:rsid w:val="009B38F8"/>
    <w:rsid w:val="009B3A08"/>
    <w:rsid w:val="009B4DB3"/>
    <w:rsid w:val="009B57E2"/>
    <w:rsid w:val="009B6F95"/>
    <w:rsid w:val="009B7310"/>
    <w:rsid w:val="009C0301"/>
    <w:rsid w:val="009C05C8"/>
    <w:rsid w:val="009C0874"/>
    <w:rsid w:val="009C0A74"/>
    <w:rsid w:val="009C0CE2"/>
    <w:rsid w:val="009C1105"/>
    <w:rsid w:val="009C1644"/>
    <w:rsid w:val="009C19C3"/>
    <w:rsid w:val="009C28A4"/>
    <w:rsid w:val="009C2FC2"/>
    <w:rsid w:val="009C3264"/>
    <w:rsid w:val="009C4369"/>
    <w:rsid w:val="009C4397"/>
    <w:rsid w:val="009C4945"/>
    <w:rsid w:val="009C497B"/>
    <w:rsid w:val="009C4EDE"/>
    <w:rsid w:val="009C5776"/>
    <w:rsid w:val="009C5C68"/>
    <w:rsid w:val="009C5E12"/>
    <w:rsid w:val="009C5E81"/>
    <w:rsid w:val="009C5E8E"/>
    <w:rsid w:val="009C5FC1"/>
    <w:rsid w:val="009C6051"/>
    <w:rsid w:val="009C60E3"/>
    <w:rsid w:val="009C68D4"/>
    <w:rsid w:val="009C6C54"/>
    <w:rsid w:val="009D01B7"/>
    <w:rsid w:val="009D03B2"/>
    <w:rsid w:val="009D1756"/>
    <w:rsid w:val="009D19BF"/>
    <w:rsid w:val="009D1A15"/>
    <w:rsid w:val="009D43AC"/>
    <w:rsid w:val="009D4650"/>
    <w:rsid w:val="009D4F58"/>
    <w:rsid w:val="009D576B"/>
    <w:rsid w:val="009D5D38"/>
    <w:rsid w:val="009D5EC6"/>
    <w:rsid w:val="009D6362"/>
    <w:rsid w:val="009D68B2"/>
    <w:rsid w:val="009D76AA"/>
    <w:rsid w:val="009D7F19"/>
    <w:rsid w:val="009E06C8"/>
    <w:rsid w:val="009E15F9"/>
    <w:rsid w:val="009E15FC"/>
    <w:rsid w:val="009E2988"/>
    <w:rsid w:val="009E2BCE"/>
    <w:rsid w:val="009E3257"/>
    <w:rsid w:val="009E49E1"/>
    <w:rsid w:val="009E5A87"/>
    <w:rsid w:val="009E6018"/>
    <w:rsid w:val="009E60CE"/>
    <w:rsid w:val="009E610A"/>
    <w:rsid w:val="009E6554"/>
    <w:rsid w:val="009E6D0A"/>
    <w:rsid w:val="009E6E4C"/>
    <w:rsid w:val="009E6E95"/>
    <w:rsid w:val="009E702E"/>
    <w:rsid w:val="009E7354"/>
    <w:rsid w:val="009E7EEF"/>
    <w:rsid w:val="009F08E2"/>
    <w:rsid w:val="009F1320"/>
    <w:rsid w:val="009F137C"/>
    <w:rsid w:val="009F1548"/>
    <w:rsid w:val="009F1583"/>
    <w:rsid w:val="009F1777"/>
    <w:rsid w:val="009F2B13"/>
    <w:rsid w:val="009F2B2F"/>
    <w:rsid w:val="009F2C1E"/>
    <w:rsid w:val="009F2F71"/>
    <w:rsid w:val="009F45B8"/>
    <w:rsid w:val="009F5068"/>
    <w:rsid w:val="009F59B5"/>
    <w:rsid w:val="009F622B"/>
    <w:rsid w:val="009F70E4"/>
    <w:rsid w:val="009F7D89"/>
    <w:rsid w:val="009F7E02"/>
    <w:rsid w:val="009F7E42"/>
    <w:rsid w:val="009F7ED6"/>
    <w:rsid w:val="00A0025A"/>
    <w:rsid w:val="00A003A3"/>
    <w:rsid w:val="00A00441"/>
    <w:rsid w:val="00A009D6"/>
    <w:rsid w:val="00A00B5F"/>
    <w:rsid w:val="00A02908"/>
    <w:rsid w:val="00A0347B"/>
    <w:rsid w:val="00A03875"/>
    <w:rsid w:val="00A03A38"/>
    <w:rsid w:val="00A03C28"/>
    <w:rsid w:val="00A0431C"/>
    <w:rsid w:val="00A04478"/>
    <w:rsid w:val="00A04513"/>
    <w:rsid w:val="00A0472F"/>
    <w:rsid w:val="00A04929"/>
    <w:rsid w:val="00A05306"/>
    <w:rsid w:val="00A053F3"/>
    <w:rsid w:val="00A05B7F"/>
    <w:rsid w:val="00A063B2"/>
    <w:rsid w:val="00A069BA"/>
    <w:rsid w:val="00A07CD6"/>
    <w:rsid w:val="00A1166A"/>
    <w:rsid w:val="00A11F2A"/>
    <w:rsid w:val="00A12107"/>
    <w:rsid w:val="00A12545"/>
    <w:rsid w:val="00A12A08"/>
    <w:rsid w:val="00A13554"/>
    <w:rsid w:val="00A1356A"/>
    <w:rsid w:val="00A143CC"/>
    <w:rsid w:val="00A1447E"/>
    <w:rsid w:val="00A14C15"/>
    <w:rsid w:val="00A14DEF"/>
    <w:rsid w:val="00A16192"/>
    <w:rsid w:val="00A164CD"/>
    <w:rsid w:val="00A16892"/>
    <w:rsid w:val="00A17384"/>
    <w:rsid w:val="00A179A1"/>
    <w:rsid w:val="00A17AF7"/>
    <w:rsid w:val="00A17ED5"/>
    <w:rsid w:val="00A207B1"/>
    <w:rsid w:val="00A20CD6"/>
    <w:rsid w:val="00A21337"/>
    <w:rsid w:val="00A217AC"/>
    <w:rsid w:val="00A224B1"/>
    <w:rsid w:val="00A225FF"/>
    <w:rsid w:val="00A227B3"/>
    <w:rsid w:val="00A235F5"/>
    <w:rsid w:val="00A23B31"/>
    <w:rsid w:val="00A242F4"/>
    <w:rsid w:val="00A24C8B"/>
    <w:rsid w:val="00A24C9E"/>
    <w:rsid w:val="00A25A9C"/>
    <w:rsid w:val="00A26175"/>
    <w:rsid w:val="00A26BA6"/>
    <w:rsid w:val="00A26E0F"/>
    <w:rsid w:val="00A27077"/>
    <w:rsid w:val="00A27534"/>
    <w:rsid w:val="00A27AC6"/>
    <w:rsid w:val="00A30137"/>
    <w:rsid w:val="00A3023D"/>
    <w:rsid w:val="00A30851"/>
    <w:rsid w:val="00A30E59"/>
    <w:rsid w:val="00A31A43"/>
    <w:rsid w:val="00A31ACF"/>
    <w:rsid w:val="00A31C62"/>
    <w:rsid w:val="00A31EA3"/>
    <w:rsid w:val="00A32E08"/>
    <w:rsid w:val="00A3317B"/>
    <w:rsid w:val="00A331C7"/>
    <w:rsid w:val="00A3361D"/>
    <w:rsid w:val="00A33A2C"/>
    <w:rsid w:val="00A34A38"/>
    <w:rsid w:val="00A34DB0"/>
    <w:rsid w:val="00A35677"/>
    <w:rsid w:val="00A361CD"/>
    <w:rsid w:val="00A371BB"/>
    <w:rsid w:val="00A4131D"/>
    <w:rsid w:val="00A41507"/>
    <w:rsid w:val="00A41646"/>
    <w:rsid w:val="00A4186F"/>
    <w:rsid w:val="00A419A4"/>
    <w:rsid w:val="00A42001"/>
    <w:rsid w:val="00A42577"/>
    <w:rsid w:val="00A42953"/>
    <w:rsid w:val="00A42978"/>
    <w:rsid w:val="00A42FB5"/>
    <w:rsid w:val="00A43049"/>
    <w:rsid w:val="00A4313A"/>
    <w:rsid w:val="00A4464A"/>
    <w:rsid w:val="00A44BC9"/>
    <w:rsid w:val="00A44F56"/>
    <w:rsid w:val="00A45079"/>
    <w:rsid w:val="00A456C4"/>
    <w:rsid w:val="00A45B40"/>
    <w:rsid w:val="00A45EB0"/>
    <w:rsid w:val="00A46B8E"/>
    <w:rsid w:val="00A46BE3"/>
    <w:rsid w:val="00A46ECA"/>
    <w:rsid w:val="00A47703"/>
    <w:rsid w:val="00A500F3"/>
    <w:rsid w:val="00A5011B"/>
    <w:rsid w:val="00A504C8"/>
    <w:rsid w:val="00A50A24"/>
    <w:rsid w:val="00A50B38"/>
    <w:rsid w:val="00A51D5A"/>
    <w:rsid w:val="00A51D90"/>
    <w:rsid w:val="00A52799"/>
    <w:rsid w:val="00A52A7D"/>
    <w:rsid w:val="00A530F8"/>
    <w:rsid w:val="00A53A3C"/>
    <w:rsid w:val="00A54009"/>
    <w:rsid w:val="00A54046"/>
    <w:rsid w:val="00A5409D"/>
    <w:rsid w:val="00A540AF"/>
    <w:rsid w:val="00A55C51"/>
    <w:rsid w:val="00A55FD6"/>
    <w:rsid w:val="00A56450"/>
    <w:rsid w:val="00A56AFA"/>
    <w:rsid w:val="00A56DFB"/>
    <w:rsid w:val="00A56EDE"/>
    <w:rsid w:val="00A577C5"/>
    <w:rsid w:val="00A605A4"/>
    <w:rsid w:val="00A6093C"/>
    <w:rsid w:val="00A60F06"/>
    <w:rsid w:val="00A61E99"/>
    <w:rsid w:val="00A62012"/>
    <w:rsid w:val="00A62192"/>
    <w:rsid w:val="00A62353"/>
    <w:rsid w:val="00A6279C"/>
    <w:rsid w:val="00A62825"/>
    <w:rsid w:val="00A62F32"/>
    <w:rsid w:val="00A6437D"/>
    <w:rsid w:val="00A64E7F"/>
    <w:rsid w:val="00A65AEA"/>
    <w:rsid w:val="00A65EF5"/>
    <w:rsid w:val="00A669AB"/>
    <w:rsid w:val="00A672B7"/>
    <w:rsid w:val="00A67458"/>
    <w:rsid w:val="00A67908"/>
    <w:rsid w:val="00A679D0"/>
    <w:rsid w:val="00A67FCE"/>
    <w:rsid w:val="00A702E7"/>
    <w:rsid w:val="00A704A2"/>
    <w:rsid w:val="00A71969"/>
    <w:rsid w:val="00A7279E"/>
    <w:rsid w:val="00A72C9E"/>
    <w:rsid w:val="00A7301F"/>
    <w:rsid w:val="00A73EAB"/>
    <w:rsid w:val="00A74363"/>
    <w:rsid w:val="00A7476C"/>
    <w:rsid w:val="00A74B13"/>
    <w:rsid w:val="00A754F5"/>
    <w:rsid w:val="00A76032"/>
    <w:rsid w:val="00A76094"/>
    <w:rsid w:val="00A764A0"/>
    <w:rsid w:val="00A76881"/>
    <w:rsid w:val="00A7747F"/>
    <w:rsid w:val="00A774A8"/>
    <w:rsid w:val="00A806D0"/>
    <w:rsid w:val="00A808F5"/>
    <w:rsid w:val="00A80BA5"/>
    <w:rsid w:val="00A80CCA"/>
    <w:rsid w:val="00A81991"/>
    <w:rsid w:val="00A826B8"/>
    <w:rsid w:val="00A82DAC"/>
    <w:rsid w:val="00A82F39"/>
    <w:rsid w:val="00A83940"/>
    <w:rsid w:val="00A83B50"/>
    <w:rsid w:val="00A8656B"/>
    <w:rsid w:val="00A86A91"/>
    <w:rsid w:val="00A86BD3"/>
    <w:rsid w:val="00A86CBF"/>
    <w:rsid w:val="00A86E92"/>
    <w:rsid w:val="00A87DD3"/>
    <w:rsid w:val="00A9005E"/>
    <w:rsid w:val="00A9057F"/>
    <w:rsid w:val="00A91014"/>
    <w:rsid w:val="00A91A6C"/>
    <w:rsid w:val="00A937C0"/>
    <w:rsid w:val="00A93E3A"/>
    <w:rsid w:val="00A9453E"/>
    <w:rsid w:val="00A94F32"/>
    <w:rsid w:val="00A95229"/>
    <w:rsid w:val="00A957C8"/>
    <w:rsid w:val="00A958F1"/>
    <w:rsid w:val="00A95902"/>
    <w:rsid w:val="00A9726E"/>
    <w:rsid w:val="00A97523"/>
    <w:rsid w:val="00A979C4"/>
    <w:rsid w:val="00A97FF1"/>
    <w:rsid w:val="00AA00A3"/>
    <w:rsid w:val="00AA0129"/>
    <w:rsid w:val="00AA06B9"/>
    <w:rsid w:val="00AA0F21"/>
    <w:rsid w:val="00AA0F5D"/>
    <w:rsid w:val="00AA0FCA"/>
    <w:rsid w:val="00AA1699"/>
    <w:rsid w:val="00AA18FA"/>
    <w:rsid w:val="00AA2644"/>
    <w:rsid w:val="00AA2D93"/>
    <w:rsid w:val="00AA369C"/>
    <w:rsid w:val="00AA3977"/>
    <w:rsid w:val="00AA39F6"/>
    <w:rsid w:val="00AA470F"/>
    <w:rsid w:val="00AA4990"/>
    <w:rsid w:val="00AA4CC8"/>
    <w:rsid w:val="00AA4D23"/>
    <w:rsid w:val="00AA4FCB"/>
    <w:rsid w:val="00AA5FB7"/>
    <w:rsid w:val="00AA603D"/>
    <w:rsid w:val="00AA6197"/>
    <w:rsid w:val="00AA6987"/>
    <w:rsid w:val="00AA6B84"/>
    <w:rsid w:val="00AA73FE"/>
    <w:rsid w:val="00AB0A1C"/>
    <w:rsid w:val="00AB19DB"/>
    <w:rsid w:val="00AB268A"/>
    <w:rsid w:val="00AB27FF"/>
    <w:rsid w:val="00AB2C35"/>
    <w:rsid w:val="00AB2E52"/>
    <w:rsid w:val="00AB32B0"/>
    <w:rsid w:val="00AB3348"/>
    <w:rsid w:val="00AB37FD"/>
    <w:rsid w:val="00AB4059"/>
    <w:rsid w:val="00AB40F9"/>
    <w:rsid w:val="00AB4D19"/>
    <w:rsid w:val="00AB4DCE"/>
    <w:rsid w:val="00AB50F2"/>
    <w:rsid w:val="00AB5347"/>
    <w:rsid w:val="00AB568B"/>
    <w:rsid w:val="00AB5A03"/>
    <w:rsid w:val="00AB5C09"/>
    <w:rsid w:val="00AB641B"/>
    <w:rsid w:val="00AB6B67"/>
    <w:rsid w:val="00AB6E36"/>
    <w:rsid w:val="00AB6ED7"/>
    <w:rsid w:val="00AB7BEF"/>
    <w:rsid w:val="00AB7E89"/>
    <w:rsid w:val="00AC0CFF"/>
    <w:rsid w:val="00AC180E"/>
    <w:rsid w:val="00AC1D0F"/>
    <w:rsid w:val="00AC1D61"/>
    <w:rsid w:val="00AC1F2A"/>
    <w:rsid w:val="00AC26DD"/>
    <w:rsid w:val="00AC2B30"/>
    <w:rsid w:val="00AC3A8F"/>
    <w:rsid w:val="00AC3B1B"/>
    <w:rsid w:val="00AC4899"/>
    <w:rsid w:val="00AC4D5A"/>
    <w:rsid w:val="00AC5B9A"/>
    <w:rsid w:val="00AC5F27"/>
    <w:rsid w:val="00AC5F32"/>
    <w:rsid w:val="00AC6016"/>
    <w:rsid w:val="00AC621E"/>
    <w:rsid w:val="00AC684D"/>
    <w:rsid w:val="00AD0462"/>
    <w:rsid w:val="00AD0CF3"/>
    <w:rsid w:val="00AD0EFB"/>
    <w:rsid w:val="00AD0F14"/>
    <w:rsid w:val="00AD1208"/>
    <w:rsid w:val="00AD16B8"/>
    <w:rsid w:val="00AD1FD7"/>
    <w:rsid w:val="00AD2345"/>
    <w:rsid w:val="00AD2492"/>
    <w:rsid w:val="00AD291D"/>
    <w:rsid w:val="00AD36C8"/>
    <w:rsid w:val="00AD3DDD"/>
    <w:rsid w:val="00AD48F8"/>
    <w:rsid w:val="00AD4ADF"/>
    <w:rsid w:val="00AD4B96"/>
    <w:rsid w:val="00AD5A21"/>
    <w:rsid w:val="00AD605E"/>
    <w:rsid w:val="00AD6AEF"/>
    <w:rsid w:val="00AD6E15"/>
    <w:rsid w:val="00AD6F74"/>
    <w:rsid w:val="00AD6FBB"/>
    <w:rsid w:val="00AD74BA"/>
    <w:rsid w:val="00AD75C8"/>
    <w:rsid w:val="00AD7F3C"/>
    <w:rsid w:val="00AE0936"/>
    <w:rsid w:val="00AE0F8E"/>
    <w:rsid w:val="00AE1410"/>
    <w:rsid w:val="00AE16DE"/>
    <w:rsid w:val="00AE1B78"/>
    <w:rsid w:val="00AE1DEE"/>
    <w:rsid w:val="00AE1F52"/>
    <w:rsid w:val="00AE2060"/>
    <w:rsid w:val="00AE2192"/>
    <w:rsid w:val="00AE2ECE"/>
    <w:rsid w:val="00AE48EB"/>
    <w:rsid w:val="00AE54BD"/>
    <w:rsid w:val="00AE61D4"/>
    <w:rsid w:val="00AE6354"/>
    <w:rsid w:val="00AE64AE"/>
    <w:rsid w:val="00AE6794"/>
    <w:rsid w:val="00AE6A6E"/>
    <w:rsid w:val="00AE7BE5"/>
    <w:rsid w:val="00AE7F47"/>
    <w:rsid w:val="00AF067F"/>
    <w:rsid w:val="00AF0A2C"/>
    <w:rsid w:val="00AF1517"/>
    <w:rsid w:val="00AF1ECD"/>
    <w:rsid w:val="00AF217B"/>
    <w:rsid w:val="00AF2434"/>
    <w:rsid w:val="00AF28AE"/>
    <w:rsid w:val="00AF3DA0"/>
    <w:rsid w:val="00AF44A8"/>
    <w:rsid w:val="00AF5479"/>
    <w:rsid w:val="00AF610F"/>
    <w:rsid w:val="00AF70D5"/>
    <w:rsid w:val="00B00C20"/>
    <w:rsid w:val="00B01022"/>
    <w:rsid w:val="00B012CA"/>
    <w:rsid w:val="00B016EC"/>
    <w:rsid w:val="00B01D66"/>
    <w:rsid w:val="00B01DD9"/>
    <w:rsid w:val="00B028DC"/>
    <w:rsid w:val="00B028E0"/>
    <w:rsid w:val="00B02B81"/>
    <w:rsid w:val="00B0316D"/>
    <w:rsid w:val="00B04507"/>
    <w:rsid w:val="00B046A4"/>
    <w:rsid w:val="00B04D3D"/>
    <w:rsid w:val="00B0500B"/>
    <w:rsid w:val="00B05ACD"/>
    <w:rsid w:val="00B06D86"/>
    <w:rsid w:val="00B06DA7"/>
    <w:rsid w:val="00B0707E"/>
    <w:rsid w:val="00B07A0C"/>
    <w:rsid w:val="00B101A5"/>
    <w:rsid w:val="00B10CC6"/>
    <w:rsid w:val="00B1107D"/>
    <w:rsid w:val="00B11512"/>
    <w:rsid w:val="00B12123"/>
    <w:rsid w:val="00B1266C"/>
    <w:rsid w:val="00B12BA7"/>
    <w:rsid w:val="00B133FE"/>
    <w:rsid w:val="00B13409"/>
    <w:rsid w:val="00B137B6"/>
    <w:rsid w:val="00B14DEC"/>
    <w:rsid w:val="00B150C7"/>
    <w:rsid w:val="00B15763"/>
    <w:rsid w:val="00B16262"/>
    <w:rsid w:val="00B17DE9"/>
    <w:rsid w:val="00B17E27"/>
    <w:rsid w:val="00B17FEA"/>
    <w:rsid w:val="00B203A0"/>
    <w:rsid w:val="00B205A0"/>
    <w:rsid w:val="00B20EA1"/>
    <w:rsid w:val="00B2115B"/>
    <w:rsid w:val="00B21EFD"/>
    <w:rsid w:val="00B22118"/>
    <w:rsid w:val="00B239C0"/>
    <w:rsid w:val="00B23E5B"/>
    <w:rsid w:val="00B243DB"/>
    <w:rsid w:val="00B2465F"/>
    <w:rsid w:val="00B248E4"/>
    <w:rsid w:val="00B2545B"/>
    <w:rsid w:val="00B25770"/>
    <w:rsid w:val="00B25EC0"/>
    <w:rsid w:val="00B263A3"/>
    <w:rsid w:val="00B26A4B"/>
    <w:rsid w:val="00B26E42"/>
    <w:rsid w:val="00B2701A"/>
    <w:rsid w:val="00B27B9C"/>
    <w:rsid w:val="00B30848"/>
    <w:rsid w:val="00B31E93"/>
    <w:rsid w:val="00B32E6D"/>
    <w:rsid w:val="00B33BC7"/>
    <w:rsid w:val="00B34A62"/>
    <w:rsid w:val="00B34D16"/>
    <w:rsid w:val="00B34E97"/>
    <w:rsid w:val="00B3537D"/>
    <w:rsid w:val="00B35908"/>
    <w:rsid w:val="00B35E3A"/>
    <w:rsid w:val="00B364E9"/>
    <w:rsid w:val="00B36FFA"/>
    <w:rsid w:val="00B40929"/>
    <w:rsid w:val="00B4306B"/>
    <w:rsid w:val="00B431DB"/>
    <w:rsid w:val="00B43374"/>
    <w:rsid w:val="00B43846"/>
    <w:rsid w:val="00B45626"/>
    <w:rsid w:val="00B45D8C"/>
    <w:rsid w:val="00B463F2"/>
    <w:rsid w:val="00B464F8"/>
    <w:rsid w:val="00B46F38"/>
    <w:rsid w:val="00B47379"/>
    <w:rsid w:val="00B47D11"/>
    <w:rsid w:val="00B47F6E"/>
    <w:rsid w:val="00B500CA"/>
    <w:rsid w:val="00B50E8E"/>
    <w:rsid w:val="00B51228"/>
    <w:rsid w:val="00B5146F"/>
    <w:rsid w:val="00B5156A"/>
    <w:rsid w:val="00B51AB6"/>
    <w:rsid w:val="00B51BC1"/>
    <w:rsid w:val="00B51F8A"/>
    <w:rsid w:val="00B52D1D"/>
    <w:rsid w:val="00B5308D"/>
    <w:rsid w:val="00B53E96"/>
    <w:rsid w:val="00B543BB"/>
    <w:rsid w:val="00B54A32"/>
    <w:rsid w:val="00B55000"/>
    <w:rsid w:val="00B55BA7"/>
    <w:rsid w:val="00B561CD"/>
    <w:rsid w:val="00B578E4"/>
    <w:rsid w:val="00B60853"/>
    <w:rsid w:val="00B620E3"/>
    <w:rsid w:val="00B629B1"/>
    <w:rsid w:val="00B62B42"/>
    <w:rsid w:val="00B62F22"/>
    <w:rsid w:val="00B631AC"/>
    <w:rsid w:val="00B63868"/>
    <w:rsid w:val="00B64EDD"/>
    <w:rsid w:val="00B65DCB"/>
    <w:rsid w:val="00B660B2"/>
    <w:rsid w:val="00B660F9"/>
    <w:rsid w:val="00B665EB"/>
    <w:rsid w:val="00B668BC"/>
    <w:rsid w:val="00B66D09"/>
    <w:rsid w:val="00B675D5"/>
    <w:rsid w:val="00B703C0"/>
    <w:rsid w:val="00B704F5"/>
    <w:rsid w:val="00B707A5"/>
    <w:rsid w:val="00B70D4C"/>
    <w:rsid w:val="00B71708"/>
    <w:rsid w:val="00B72136"/>
    <w:rsid w:val="00B72D94"/>
    <w:rsid w:val="00B72E93"/>
    <w:rsid w:val="00B745DB"/>
    <w:rsid w:val="00B74691"/>
    <w:rsid w:val="00B746C9"/>
    <w:rsid w:val="00B74DF3"/>
    <w:rsid w:val="00B7513A"/>
    <w:rsid w:val="00B75B79"/>
    <w:rsid w:val="00B760BD"/>
    <w:rsid w:val="00B76F23"/>
    <w:rsid w:val="00B77031"/>
    <w:rsid w:val="00B80381"/>
    <w:rsid w:val="00B8081B"/>
    <w:rsid w:val="00B81371"/>
    <w:rsid w:val="00B81BB9"/>
    <w:rsid w:val="00B82928"/>
    <w:rsid w:val="00B8292D"/>
    <w:rsid w:val="00B82ED3"/>
    <w:rsid w:val="00B83AC3"/>
    <w:rsid w:val="00B84883"/>
    <w:rsid w:val="00B84943"/>
    <w:rsid w:val="00B8740E"/>
    <w:rsid w:val="00B875AE"/>
    <w:rsid w:val="00B8766A"/>
    <w:rsid w:val="00B8787C"/>
    <w:rsid w:val="00B87939"/>
    <w:rsid w:val="00B87940"/>
    <w:rsid w:val="00B87B60"/>
    <w:rsid w:val="00B87CF7"/>
    <w:rsid w:val="00B9067E"/>
    <w:rsid w:val="00B90A7E"/>
    <w:rsid w:val="00B9188B"/>
    <w:rsid w:val="00B934AC"/>
    <w:rsid w:val="00B950E7"/>
    <w:rsid w:val="00B9575A"/>
    <w:rsid w:val="00B95C58"/>
    <w:rsid w:val="00B96172"/>
    <w:rsid w:val="00B967F4"/>
    <w:rsid w:val="00B9695D"/>
    <w:rsid w:val="00B96C8A"/>
    <w:rsid w:val="00B970A4"/>
    <w:rsid w:val="00B979D1"/>
    <w:rsid w:val="00B97D81"/>
    <w:rsid w:val="00BA075A"/>
    <w:rsid w:val="00BA0A88"/>
    <w:rsid w:val="00BA0C97"/>
    <w:rsid w:val="00BA0E06"/>
    <w:rsid w:val="00BA122E"/>
    <w:rsid w:val="00BA1588"/>
    <w:rsid w:val="00BA1929"/>
    <w:rsid w:val="00BA1AA2"/>
    <w:rsid w:val="00BA1AB6"/>
    <w:rsid w:val="00BA1B23"/>
    <w:rsid w:val="00BA1DA5"/>
    <w:rsid w:val="00BA20E4"/>
    <w:rsid w:val="00BA24EC"/>
    <w:rsid w:val="00BA3C7C"/>
    <w:rsid w:val="00BA3DC6"/>
    <w:rsid w:val="00BA4410"/>
    <w:rsid w:val="00BA5FC2"/>
    <w:rsid w:val="00BA6750"/>
    <w:rsid w:val="00BA6AF0"/>
    <w:rsid w:val="00BA72F5"/>
    <w:rsid w:val="00BA7AFF"/>
    <w:rsid w:val="00BA7F89"/>
    <w:rsid w:val="00BB09E3"/>
    <w:rsid w:val="00BB0FB0"/>
    <w:rsid w:val="00BB1028"/>
    <w:rsid w:val="00BB1E7B"/>
    <w:rsid w:val="00BB29F4"/>
    <w:rsid w:val="00BB31A2"/>
    <w:rsid w:val="00BB33D1"/>
    <w:rsid w:val="00BB357D"/>
    <w:rsid w:val="00BB5405"/>
    <w:rsid w:val="00BB6C15"/>
    <w:rsid w:val="00BB7988"/>
    <w:rsid w:val="00BB7999"/>
    <w:rsid w:val="00BC0129"/>
    <w:rsid w:val="00BC0329"/>
    <w:rsid w:val="00BC05CA"/>
    <w:rsid w:val="00BC0FB5"/>
    <w:rsid w:val="00BC11A4"/>
    <w:rsid w:val="00BC186D"/>
    <w:rsid w:val="00BC1F38"/>
    <w:rsid w:val="00BC2C13"/>
    <w:rsid w:val="00BC308C"/>
    <w:rsid w:val="00BC33D3"/>
    <w:rsid w:val="00BC3583"/>
    <w:rsid w:val="00BC358B"/>
    <w:rsid w:val="00BC3A71"/>
    <w:rsid w:val="00BC3B57"/>
    <w:rsid w:val="00BC3F13"/>
    <w:rsid w:val="00BC428C"/>
    <w:rsid w:val="00BC4738"/>
    <w:rsid w:val="00BC4FF2"/>
    <w:rsid w:val="00BC52C4"/>
    <w:rsid w:val="00BC5793"/>
    <w:rsid w:val="00BC5E07"/>
    <w:rsid w:val="00BC6268"/>
    <w:rsid w:val="00BC6497"/>
    <w:rsid w:val="00BC6D4A"/>
    <w:rsid w:val="00BC7512"/>
    <w:rsid w:val="00BC75BC"/>
    <w:rsid w:val="00BC77DB"/>
    <w:rsid w:val="00BC7FF2"/>
    <w:rsid w:val="00BD022C"/>
    <w:rsid w:val="00BD05FE"/>
    <w:rsid w:val="00BD093B"/>
    <w:rsid w:val="00BD13A6"/>
    <w:rsid w:val="00BD1A6C"/>
    <w:rsid w:val="00BD229B"/>
    <w:rsid w:val="00BD2E9D"/>
    <w:rsid w:val="00BD345A"/>
    <w:rsid w:val="00BD407C"/>
    <w:rsid w:val="00BD42CA"/>
    <w:rsid w:val="00BD543F"/>
    <w:rsid w:val="00BD5FCF"/>
    <w:rsid w:val="00BD66B4"/>
    <w:rsid w:val="00BD6EFE"/>
    <w:rsid w:val="00BD7601"/>
    <w:rsid w:val="00BE00FA"/>
    <w:rsid w:val="00BE036A"/>
    <w:rsid w:val="00BE142B"/>
    <w:rsid w:val="00BE1FC1"/>
    <w:rsid w:val="00BE2798"/>
    <w:rsid w:val="00BE28D5"/>
    <w:rsid w:val="00BE36D7"/>
    <w:rsid w:val="00BE36DB"/>
    <w:rsid w:val="00BE39FE"/>
    <w:rsid w:val="00BE3C24"/>
    <w:rsid w:val="00BE3C8F"/>
    <w:rsid w:val="00BE42B7"/>
    <w:rsid w:val="00BE4B55"/>
    <w:rsid w:val="00BE58FF"/>
    <w:rsid w:val="00BE592F"/>
    <w:rsid w:val="00BE6B3F"/>
    <w:rsid w:val="00BE7FA0"/>
    <w:rsid w:val="00BF0246"/>
    <w:rsid w:val="00BF07F9"/>
    <w:rsid w:val="00BF0D4C"/>
    <w:rsid w:val="00BF1389"/>
    <w:rsid w:val="00BF1937"/>
    <w:rsid w:val="00BF19BB"/>
    <w:rsid w:val="00BF19C5"/>
    <w:rsid w:val="00BF1B8E"/>
    <w:rsid w:val="00BF31D8"/>
    <w:rsid w:val="00BF35BE"/>
    <w:rsid w:val="00BF36F3"/>
    <w:rsid w:val="00BF56F9"/>
    <w:rsid w:val="00BF5FF1"/>
    <w:rsid w:val="00BF641F"/>
    <w:rsid w:val="00BF6933"/>
    <w:rsid w:val="00BF6EC1"/>
    <w:rsid w:val="00BF7465"/>
    <w:rsid w:val="00BF74C9"/>
    <w:rsid w:val="00BF7971"/>
    <w:rsid w:val="00C015B5"/>
    <w:rsid w:val="00C01B29"/>
    <w:rsid w:val="00C01DD8"/>
    <w:rsid w:val="00C022DA"/>
    <w:rsid w:val="00C02BFB"/>
    <w:rsid w:val="00C03FD5"/>
    <w:rsid w:val="00C045FD"/>
    <w:rsid w:val="00C048C1"/>
    <w:rsid w:val="00C04AA0"/>
    <w:rsid w:val="00C052C1"/>
    <w:rsid w:val="00C055B2"/>
    <w:rsid w:val="00C057C2"/>
    <w:rsid w:val="00C05AA1"/>
    <w:rsid w:val="00C06277"/>
    <w:rsid w:val="00C07840"/>
    <w:rsid w:val="00C1057D"/>
    <w:rsid w:val="00C10B98"/>
    <w:rsid w:val="00C10F18"/>
    <w:rsid w:val="00C11142"/>
    <w:rsid w:val="00C11393"/>
    <w:rsid w:val="00C12357"/>
    <w:rsid w:val="00C12E1C"/>
    <w:rsid w:val="00C12F61"/>
    <w:rsid w:val="00C14630"/>
    <w:rsid w:val="00C146C8"/>
    <w:rsid w:val="00C15C4D"/>
    <w:rsid w:val="00C17315"/>
    <w:rsid w:val="00C179B9"/>
    <w:rsid w:val="00C17EA7"/>
    <w:rsid w:val="00C20321"/>
    <w:rsid w:val="00C20F0A"/>
    <w:rsid w:val="00C21064"/>
    <w:rsid w:val="00C22B71"/>
    <w:rsid w:val="00C2318B"/>
    <w:rsid w:val="00C24B1D"/>
    <w:rsid w:val="00C254FA"/>
    <w:rsid w:val="00C2600B"/>
    <w:rsid w:val="00C26623"/>
    <w:rsid w:val="00C274D3"/>
    <w:rsid w:val="00C27CBE"/>
    <w:rsid w:val="00C301EA"/>
    <w:rsid w:val="00C303DF"/>
    <w:rsid w:val="00C30801"/>
    <w:rsid w:val="00C31AEF"/>
    <w:rsid w:val="00C31BF8"/>
    <w:rsid w:val="00C31D12"/>
    <w:rsid w:val="00C3296B"/>
    <w:rsid w:val="00C333CE"/>
    <w:rsid w:val="00C3400B"/>
    <w:rsid w:val="00C34363"/>
    <w:rsid w:val="00C34E97"/>
    <w:rsid w:val="00C34FEF"/>
    <w:rsid w:val="00C35176"/>
    <w:rsid w:val="00C3528E"/>
    <w:rsid w:val="00C35A29"/>
    <w:rsid w:val="00C3627D"/>
    <w:rsid w:val="00C3677D"/>
    <w:rsid w:val="00C373F9"/>
    <w:rsid w:val="00C4048F"/>
    <w:rsid w:val="00C4084B"/>
    <w:rsid w:val="00C409E8"/>
    <w:rsid w:val="00C40EB4"/>
    <w:rsid w:val="00C413DD"/>
    <w:rsid w:val="00C41627"/>
    <w:rsid w:val="00C41BE5"/>
    <w:rsid w:val="00C41F62"/>
    <w:rsid w:val="00C41F67"/>
    <w:rsid w:val="00C42BCF"/>
    <w:rsid w:val="00C42E5F"/>
    <w:rsid w:val="00C43C99"/>
    <w:rsid w:val="00C43E5C"/>
    <w:rsid w:val="00C4450E"/>
    <w:rsid w:val="00C45F31"/>
    <w:rsid w:val="00C468C0"/>
    <w:rsid w:val="00C46DFA"/>
    <w:rsid w:val="00C46FA4"/>
    <w:rsid w:val="00C4719D"/>
    <w:rsid w:val="00C474B2"/>
    <w:rsid w:val="00C47541"/>
    <w:rsid w:val="00C4759F"/>
    <w:rsid w:val="00C47662"/>
    <w:rsid w:val="00C4775D"/>
    <w:rsid w:val="00C47850"/>
    <w:rsid w:val="00C47CE3"/>
    <w:rsid w:val="00C47DE8"/>
    <w:rsid w:val="00C502E9"/>
    <w:rsid w:val="00C50CB9"/>
    <w:rsid w:val="00C50DD0"/>
    <w:rsid w:val="00C50F00"/>
    <w:rsid w:val="00C513B6"/>
    <w:rsid w:val="00C51DFF"/>
    <w:rsid w:val="00C51FC3"/>
    <w:rsid w:val="00C52253"/>
    <w:rsid w:val="00C52D1D"/>
    <w:rsid w:val="00C533C0"/>
    <w:rsid w:val="00C5347A"/>
    <w:rsid w:val="00C538F5"/>
    <w:rsid w:val="00C53901"/>
    <w:rsid w:val="00C54245"/>
    <w:rsid w:val="00C54437"/>
    <w:rsid w:val="00C54E48"/>
    <w:rsid w:val="00C55342"/>
    <w:rsid w:val="00C556EA"/>
    <w:rsid w:val="00C55B70"/>
    <w:rsid w:val="00C55C6D"/>
    <w:rsid w:val="00C563C5"/>
    <w:rsid w:val="00C563E2"/>
    <w:rsid w:val="00C56AE0"/>
    <w:rsid w:val="00C56B58"/>
    <w:rsid w:val="00C57561"/>
    <w:rsid w:val="00C60127"/>
    <w:rsid w:val="00C60ACA"/>
    <w:rsid w:val="00C61F14"/>
    <w:rsid w:val="00C6262D"/>
    <w:rsid w:val="00C62B03"/>
    <w:rsid w:val="00C62BA4"/>
    <w:rsid w:val="00C63691"/>
    <w:rsid w:val="00C63FD3"/>
    <w:rsid w:val="00C64170"/>
    <w:rsid w:val="00C646D8"/>
    <w:rsid w:val="00C647A4"/>
    <w:rsid w:val="00C64EBB"/>
    <w:rsid w:val="00C64F28"/>
    <w:rsid w:val="00C65C8A"/>
    <w:rsid w:val="00C65EEC"/>
    <w:rsid w:val="00C66624"/>
    <w:rsid w:val="00C66910"/>
    <w:rsid w:val="00C67A63"/>
    <w:rsid w:val="00C70444"/>
    <w:rsid w:val="00C707A7"/>
    <w:rsid w:val="00C70838"/>
    <w:rsid w:val="00C7205E"/>
    <w:rsid w:val="00C72284"/>
    <w:rsid w:val="00C7244F"/>
    <w:rsid w:val="00C72552"/>
    <w:rsid w:val="00C729BA"/>
    <w:rsid w:val="00C72C32"/>
    <w:rsid w:val="00C7317B"/>
    <w:rsid w:val="00C73AD8"/>
    <w:rsid w:val="00C73E5B"/>
    <w:rsid w:val="00C7409B"/>
    <w:rsid w:val="00C7418A"/>
    <w:rsid w:val="00C7445B"/>
    <w:rsid w:val="00C744BA"/>
    <w:rsid w:val="00C7499D"/>
    <w:rsid w:val="00C74B89"/>
    <w:rsid w:val="00C74BCD"/>
    <w:rsid w:val="00C74E0B"/>
    <w:rsid w:val="00C74EC3"/>
    <w:rsid w:val="00C755FD"/>
    <w:rsid w:val="00C7577D"/>
    <w:rsid w:val="00C7603A"/>
    <w:rsid w:val="00C7653E"/>
    <w:rsid w:val="00C76E61"/>
    <w:rsid w:val="00C77A08"/>
    <w:rsid w:val="00C80231"/>
    <w:rsid w:val="00C804D2"/>
    <w:rsid w:val="00C80C74"/>
    <w:rsid w:val="00C8114C"/>
    <w:rsid w:val="00C8118F"/>
    <w:rsid w:val="00C8193A"/>
    <w:rsid w:val="00C82371"/>
    <w:rsid w:val="00C8247D"/>
    <w:rsid w:val="00C82914"/>
    <w:rsid w:val="00C82ED3"/>
    <w:rsid w:val="00C8351E"/>
    <w:rsid w:val="00C83947"/>
    <w:rsid w:val="00C83B52"/>
    <w:rsid w:val="00C85295"/>
    <w:rsid w:val="00C8533C"/>
    <w:rsid w:val="00C854E4"/>
    <w:rsid w:val="00C858DD"/>
    <w:rsid w:val="00C85B61"/>
    <w:rsid w:val="00C86340"/>
    <w:rsid w:val="00C86801"/>
    <w:rsid w:val="00C86D81"/>
    <w:rsid w:val="00C86F33"/>
    <w:rsid w:val="00C87912"/>
    <w:rsid w:val="00C91A87"/>
    <w:rsid w:val="00C92162"/>
    <w:rsid w:val="00C924AF"/>
    <w:rsid w:val="00C93594"/>
    <w:rsid w:val="00C937D7"/>
    <w:rsid w:val="00C9399B"/>
    <w:rsid w:val="00C940C4"/>
    <w:rsid w:val="00C94339"/>
    <w:rsid w:val="00C94473"/>
    <w:rsid w:val="00C94946"/>
    <w:rsid w:val="00C94F4A"/>
    <w:rsid w:val="00C95292"/>
    <w:rsid w:val="00C95A22"/>
    <w:rsid w:val="00C961B9"/>
    <w:rsid w:val="00C96968"/>
    <w:rsid w:val="00C9701F"/>
    <w:rsid w:val="00C97494"/>
    <w:rsid w:val="00C97829"/>
    <w:rsid w:val="00C97C79"/>
    <w:rsid w:val="00C97E9B"/>
    <w:rsid w:val="00C97EC8"/>
    <w:rsid w:val="00CA00F0"/>
    <w:rsid w:val="00CA022E"/>
    <w:rsid w:val="00CA0531"/>
    <w:rsid w:val="00CA0557"/>
    <w:rsid w:val="00CA0B5B"/>
    <w:rsid w:val="00CA15DF"/>
    <w:rsid w:val="00CA1E82"/>
    <w:rsid w:val="00CA1EDB"/>
    <w:rsid w:val="00CA3150"/>
    <w:rsid w:val="00CA3238"/>
    <w:rsid w:val="00CA3774"/>
    <w:rsid w:val="00CA3B51"/>
    <w:rsid w:val="00CA3F4F"/>
    <w:rsid w:val="00CA4038"/>
    <w:rsid w:val="00CA67E7"/>
    <w:rsid w:val="00CA6A48"/>
    <w:rsid w:val="00CA6D41"/>
    <w:rsid w:val="00CA6F49"/>
    <w:rsid w:val="00CA6F8E"/>
    <w:rsid w:val="00CA76CB"/>
    <w:rsid w:val="00CA7A5E"/>
    <w:rsid w:val="00CA7C31"/>
    <w:rsid w:val="00CB005A"/>
    <w:rsid w:val="00CB0725"/>
    <w:rsid w:val="00CB10EC"/>
    <w:rsid w:val="00CB1289"/>
    <w:rsid w:val="00CB283A"/>
    <w:rsid w:val="00CB2A75"/>
    <w:rsid w:val="00CB2CE4"/>
    <w:rsid w:val="00CB33E2"/>
    <w:rsid w:val="00CB3492"/>
    <w:rsid w:val="00CB3B8F"/>
    <w:rsid w:val="00CB3BC1"/>
    <w:rsid w:val="00CB40C7"/>
    <w:rsid w:val="00CB46A6"/>
    <w:rsid w:val="00CB4B1B"/>
    <w:rsid w:val="00CB63FC"/>
    <w:rsid w:val="00CB7410"/>
    <w:rsid w:val="00CB77F4"/>
    <w:rsid w:val="00CB7E4B"/>
    <w:rsid w:val="00CC0182"/>
    <w:rsid w:val="00CC0B55"/>
    <w:rsid w:val="00CC145F"/>
    <w:rsid w:val="00CC14D1"/>
    <w:rsid w:val="00CC1929"/>
    <w:rsid w:val="00CC1B3D"/>
    <w:rsid w:val="00CC3085"/>
    <w:rsid w:val="00CC36B8"/>
    <w:rsid w:val="00CC4706"/>
    <w:rsid w:val="00CC4C93"/>
    <w:rsid w:val="00CC55C8"/>
    <w:rsid w:val="00CC5BC7"/>
    <w:rsid w:val="00CC6B8C"/>
    <w:rsid w:val="00CC7352"/>
    <w:rsid w:val="00CD001F"/>
    <w:rsid w:val="00CD0FE1"/>
    <w:rsid w:val="00CD1600"/>
    <w:rsid w:val="00CD2904"/>
    <w:rsid w:val="00CD297B"/>
    <w:rsid w:val="00CD2EEE"/>
    <w:rsid w:val="00CD33DB"/>
    <w:rsid w:val="00CD359F"/>
    <w:rsid w:val="00CD3A2B"/>
    <w:rsid w:val="00CD3BC2"/>
    <w:rsid w:val="00CD42B7"/>
    <w:rsid w:val="00CD4446"/>
    <w:rsid w:val="00CD4678"/>
    <w:rsid w:val="00CD5187"/>
    <w:rsid w:val="00CD5BD3"/>
    <w:rsid w:val="00CD5E98"/>
    <w:rsid w:val="00CD6329"/>
    <w:rsid w:val="00CD66E1"/>
    <w:rsid w:val="00CD7227"/>
    <w:rsid w:val="00CE10CA"/>
    <w:rsid w:val="00CE1629"/>
    <w:rsid w:val="00CE1AC1"/>
    <w:rsid w:val="00CE1BE7"/>
    <w:rsid w:val="00CE280C"/>
    <w:rsid w:val="00CE2CF8"/>
    <w:rsid w:val="00CE3638"/>
    <w:rsid w:val="00CE44D0"/>
    <w:rsid w:val="00CE4A84"/>
    <w:rsid w:val="00CE520C"/>
    <w:rsid w:val="00CE5D6A"/>
    <w:rsid w:val="00CE5DD8"/>
    <w:rsid w:val="00CE6017"/>
    <w:rsid w:val="00CE6541"/>
    <w:rsid w:val="00CF0155"/>
    <w:rsid w:val="00CF028E"/>
    <w:rsid w:val="00CF07FF"/>
    <w:rsid w:val="00CF098F"/>
    <w:rsid w:val="00CF0CEA"/>
    <w:rsid w:val="00CF13C0"/>
    <w:rsid w:val="00CF1848"/>
    <w:rsid w:val="00CF23B8"/>
    <w:rsid w:val="00CF243F"/>
    <w:rsid w:val="00CF268B"/>
    <w:rsid w:val="00CF2F81"/>
    <w:rsid w:val="00CF2FF2"/>
    <w:rsid w:val="00CF31D9"/>
    <w:rsid w:val="00CF3CB9"/>
    <w:rsid w:val="00CF4AB9"/>
    <w:rsid w:val="00CF4DA4"/>
    <w:rsid w:val="00CF4FD4"/>
    <w:rsid w:val="00CF60D3"/>
    <w:rsid w:val="00CF64A1"/>
    <w:rsid w:val="00CF7B4B"/>
    <w:rsid w:val="00CF7DB1"/>
    <w:rsid w:val="00D0042F"/>
    <w:rsid w:val="00D011EE"/>
    <w:rsid w:val="00D01C20"/>
    <w:rsid w:val="00D01DD8"/>
    <w:rsid w:val="00D0213D"/>
    <w:rsid w:val="00D03610"/>
    <w:rsid w:val="00D0458A"/>
    <w:rsid w:val="00D04A63"/>
    <w:rsid w:val="00D04EAB"/>
    <w:rsid w:val="00D0528C"/>
    <w:rsid w:val="00D05790"/>
    <w:rsid w:val="00D057E2"/>
    <w:rsid w:val="00D06640"/>
    <w:rsid w:val="00D06717"/>
    <w:rsid w:val="00D06D53"/>
    <w:rsid w:val="00D07392"/>
    <w:rsid w:val="00D0757D"/>
    <w:rsid w:val="00D07CDD"/>
    <w:rsid w:val="00D07D07"/>
    <w:rsid w:val="00D10760"/>
    <w:rsid w:val="00D10DA1"/>
    <w:rsid w:val="00D10E6B"/>
    <w:rsid w:val="00D11830"/>
    <w:rsid w:val="00D12355"/>
    <w:rsid w:val="00D1252E"/>
    <w:rsid w:val="00D13900"/>
    <w:rsid w:val="00D13E2F"/>
    <w:rsid w:val="00D1470D"/>
    <w:rsid w:val="00D14865"/>
    <w:rsid w:val="00D14F9D"/>
    <w:rsid w:val="00D15051"/>
    <w:rsid w:val="00D15423"/>
    <w:rsid w:val="00D154E0"/>
    <w:rsid w:val="00D15794"/>
    <w:rsid w:val="00D1647A"/>
    <w:rsid w:val="00D16C1D"/>
    <w:rsid w:val="00D20A82"/>
    <w:rsid w:val="00D20BA6"/>
    <w:rsid w:val="00D2128D"/>
    <w:rsid w:val="00D22205"/>
    <w:rsid w:val="00D22FF6"/>
    <w:rsid w:val="00D231E9"/>
    <w:rsid w:val="00D23503"/>
    <w:rsid w:val="00D2438C"/>
    <w:rsid w:val="00D247A3"/>
    <w:rsid w:val="00D2482F"/>
    <w:rsid w:val="00D2646B"/>
    <w:rsid w:val="00D27AD9"/>
    <w:rsid w:val="00D27B33"/>
    <w:rsid w:val="00D27EC2"/>
    <w:rsid w:val="00D27FA5"/>
    <w:rsid w:val="00D3074A"/>
    <w:rsid w:val="00D30BBF"/>
    <w:rsid w:val="00D31917"/>
    <w:rsid w:val="00D31D13"/>
    <w:rsid w:val="00D31F08"/>
    <w:rsid w:val="00D3202D"/>
    <w:rsid w:val="00D33651"/>
    <w:rsid w:val="00D33E0F"/>
    <w:rsid w:val="00D345EE"/>
    <w:rsid w:val="00D34F51"/>
    <w:rsid w:val="00D35035"/>
    <w:rsid w:val="00D356C7"/>
    <w:rsid w:val="00D357E9"/>
    <w:rsid w:val="00D35896"/>
    <w:rsid w:val="00D359C2"/>
    <w:rsid w:val="00D359CF"/>
    <w:rsid w:val="00D36F21"/>
    <w:rsid w:val="00D37C36"/>
    <w:rsid w:val="00D40491"/>
    <w:rsid w:val="00D408BA"/>
    <w:rsid w:val="00D4113C"/>
    <w:rsid w:val="00D41307"/>
    <w:rsid w:val="00D41C3F"/>
    <w:rsid w:val="00D42555"/>
    <w:rsid w:val="00D426C3"/>
    <w:rsid w:val="00D428FE"/>
    <w:rsid w:val="00D42B46"/>
    <w:rsid w:val="00D434F9"/>
    <w:rsid w:val="00D43AE5"/>
    <w:rsid w:val="00D43DF5"/>
    <w:rsid w:val="00D44C29"/>
    <w:rsid w:val="00D44DF5"/>
    <w:rsid w:val="00D44FD6"/>
    <w:rsid w:val="00D45FEC"/>
    <w:rsid w:val="00D46177"/>
    <w:rsid w:val="00D46408"/>
    <w:rsid w:val="00D46665"/>
    <w:rsid w:val="00D46D03"/>
    <w:rsid w:val="00D476F6"/>
    <w:rsid w:val="00D47B9C"/>
    <w:rsid w:val="00D5005A"/>
    <w:rsid w:val="00D51303"/>
    <w:rsid w:val="00D51AFD"/>
    <w:rsid w:val="00D51E60"/>
    <w:rsid w:val="00D52880"/>
    <w:rsid w:val="00D52E36"/>
    <w:rsid w:val="00D532CC"/>
    <w:rsid w:val="00D537DD"/>
    <w:rsid w:val="00D53928"/>
    <w:rsid w:val="00D549A1"/>
    <w:rsid w:val="00D54C26"/>
    <w:rsid w:val="00D55688"/>
    <w:rsid w:val="00D563F8"/>
    <w:rsid w:val="00D567F8"/>
    <w:rsid w:val="00D5751B"/>
    <w:rsid w:val="00D576FC"/>
    <w:rsid w:val="00D60249"/>
    <w:rsid w:val="00D61303"/>
    <w:rsid w:val="00D6158D"/>
    <w:rsid w:val="00D61B8C"/>
    <w:rsid w:val="00D621F5"/>
    <w:rsid w:val="00D62400"/>
    <w:rsid w:val="00D63179"/>
    <w:rsid w:val="00D635A7"/>
    <w:rsid w:val="00D63738"/>
    <w:rsid w:val="00D644A8"/>
    <w:rsid w:val="00D655C8"/>
    <w:rsid w:val="00D65BA8"/>
    <w:rsid w:val="00D661DD"/>
    <w:rsid w:val="00D66A86"/>
    <w:rsid w:val="00D66D49"/>
    <w:rsid w:val="00D67B4F"/>
    <w:rsid w:val="00D70067"/>
    <w:rsid w:val="00D701F7"/>
    <w:rsid w:val="00D70222"/>
    <w:rsid w:val="00D70BA3"/>
    <w:rsid w:val="00D71A69"/>
    <w:rsid w:val="00D71BBE"/>
    <w:rsid w:val="00D71F98"/>
    <w:rsid w:val="00D728D9"/>
    <w:rsid w:val="00D7348B"/>
    <w:rsid w:val="00D7452F"/>
    <w:rsid w:val="00D74FA2"/>
    <w:rsid w:val="00D751F1"/>
    <w:rsid w:val="00D77113"/>
    <w:rsid w:val="00D77437"/>
    <w:rsid w:val="00D77539"/>
    <w:rsid w:val="00D77D35"/>
    <w:rsid w:val="00D80112"/>
    <w:rsid w:val="00D80D2E"/>
    <w:rsid w:val="00D80E24"/>
    <w:rsid w:val="00D820ED"/>
    <w:rsid w:val="00D823B3"/>
    <w:rsid w:val="00D823FD"/>
    <w:rsid w:val="00D8328A"/>
    <w:rsid w:val="00D8364E"/>
    <w:rsid w:val="00D83740"/>
    <w:rsid w:val="00D83C2D"/>
    <w:rsid w:val="00D83E82"/>
    <w:rsid w:val="00D83FD5"/>
    <w:rsid w:val="00D84133"/>
    <w:rsid w:val="00D844FA"/>
    <w:rsid w:val="00D8453E"/>
    <w:rsid w:val="00D84740"/>
    <w:rsid w:val="00D84BE4"/>
    <w:rsid w:val="00D84F75"/>
    <w:rsid w:val="00D85845"/>
    <w:rsid w:val="00D86012"/>
    <w:rsid w:val="00D86AB5"/>
    <w:rsid w:val="00D86AC2"/>
    <w:rsid w:val="00D874EF"/>
    <w:rsid w:val="00D8757C"/>
    <w:rsid w:val="00D8783E"/>
    <w:rsid w:val="00D90003"/>
    <w:rsid w:val="00D90290"/>
    <w:rsid w:val="00D90A75"/>
    <w:rsid w:val="00D91267"/>
    <w:rsid w:val="00D91CA1"/>
    <w:rsid w:val="00D94450"/>
    <w:rsid w:val="00D94746"/>
    <w:rsid w:val="00D9590A"/>
    <w:rsid w:val="00D95961"/>
    <w:rsid w:val="00D95A03"/>
    <w:rsid w:val="00D95DB2"/>
    <w:rsid w:val="00D966D8"/>
    <w:rsid w:val="00D96F62"/>
    <w:rsid w:val="00D97334"/>
    <w:rsid w:val="00D9776E"/>
    <w:rsid w:val="00D97BFF"/>
    <w:rsid w:val="00D97DDC"/>
    <w:rsid w:val="00DA0F84"/>
    <w:rsid w:val="00DA131D"/>
    <w:rsid w:val="00DA14DC"/>
    <w:rsid w:val="00DA180C"/>
    <w:rsid w:val="00DA1EBD"/>
    <w:rsid w:val="00DA22B2"/>
    <w:rsid w:val="00DA32BE"/>
    <w:rsid w:val="00DA34E8"/>
    <w:rsid w:val="00DA39FF"/>
    <w:rsid w:val="00DA41B6"/>
    <w:rsid w:val="00DA4B3B"/>
    <w:rsid w:val="00DA6BAA"/>
    <w:rsid w:val="00DA6F07"/>
    <w:rsid w:val="00DA7AD1"/>
    <w:rsid w:val="00DA7BB9"/>
    <w:rsid w:val="00DA7EE8"/>
    <w:rsid w:val="00DB0177"/>
    <w:rsid w:val="00DB022A"/>
    <w:rsid w:val="00DB0284"/>
    <w:rsid w:val="00DB0405"/>
    <w:rsid w:val="00DB0508"/>
    <w:rsid w:val="00DB076D"/>
    <w:rsid w:val="00DB0775"/>
    <w:rsid w:val="00DB08BD"/>
    <w:rsid w:val="00DB097C"/>
    <w:rsid w:val="00DB0D46"/>
    <w:rsid w:val="00DB1296"/>
    <w:rsid w:val="00DB1826"/>
    <w:rsid w:val="00DB24F8"/>
    <w:rsid w:val="00DB2562"/>
    <w:rsid w:val="00DB2771"/>
    <w:rsid w:val="00DB291C"/>
    <w:rsid w:val="00DB2961"/>
    <w:rsid w:val="00DB2DE4"/>
    <w:rsid w:val="00DB2F38"/>
    <w:rsid w:val="00DB3972"/>
    <w:rsid w:val="00DB452B"/>
    <w:rsid w:val="00DB4752"/>
    <w:rsid w:val="00DB58DA"/>
    <w:rsid w:val="00DB58DC"/>
    <w:rsid w:val="00DB5D95"/>
    <w:rsid w:val="00DB5FE8"/>
    <w:rsid w:val="00DB605C"/>
    <w:rsid w:val="00DB6528"/>
    <w:rsid w:val="00DB6AAD"/>
    <w:rsid w:val="00DB7BF7"/>
    <w:rsid w:val="00DB7D57"/>
    <w:rsid w:val="00DC0983"/>
    <w:rsid w:val="00DC13A0"/>
    <w:rsid w:val="00DC25DA"/>
    <w:rsid w:val="00DC27BC"/>
    <w:rsid w:val="00DC2D9D"/>
    <w:rsid w:val="00DC2DA5"/>
    <w:rsid w:val="00DC2FD6"/>
    <w:rsid w:val="00DC3155"/>
    <w:rsid w:val="00DC3B97"/>
    <w:rsid w:val="00DC3D4E"/>
    <w:rsid w:val="00DC5B08"/>
    <w:rsid w:val="00DC67F1"/>
    <w:rsid w:val="00DC7D57"/>
    <w:rsid w:val="00DD03B3"/>
    <w:rsid w:val="00DD0B13"/>
    <w:rsid w:val="00DD1291"/>
    <w:rsid w:val="00DD138C"/>
    <w:rsid w:val="00DD196E"/>
    <w:rsid w:val="00DD2EEA"/>
    <w:rsid w:val="00DD3015"/>
    <w:rsid w:val="00DD3B7D"/>
    <w:rsid w:val="00DD3E4B"/>
    <w:rsid w:val="00DD41E3"/>
    <w:rsid w:val="00DD57B0"/>
    <w:rsid w:val="00DD5919"/>
    <w:rsid w:val="00DD623F"/>
    <w:rsid w:val="00DD67DF"/>
    <w:rsid w:val="00DD7E78"/>
    <w:rsid w:val="00DE0452"/>
    <w:rsid w:val="00DE0B57"/>
    <w:rsid w:val="00DE10F4"/>
    <w:rsid w:val="00DE1158"/>
    <w:rsid w:val="00DE1589"/>
    <w:rsid w:val="00DE24A2"/>
    <w:rsid w:val="00DE3C5B"/>
    <w:rsid w:val="00DE3CE6"/>
    <w:rsid w:val="00DE40E5"/>
    <w:rsid w:val="00DE43B8"/>
    <w:rsid w:val="00DE5D2D"/>
    <w:rsid w:val="00DE5FDD"/>
    <w:rsid w:val="00DE6116"/>
    <w:rsid w:val="00DE6277"/>
    <w:rsid w:val="00DE62A3"/>
    <w:rsid w:val="00DE67A0"/>
    <w:rsid w:val="00DE69C0"/>
    <w:rsid w:val="00DE7749"/>
    <w:rsid w:val="00DE7F9E"/>
    <w:rsid w:val="00DF0EEA"/>
    <w:rsid w:val="00DF10A5"/>
    <w:rsid w:val="00DF1587"/>
    <w:rsid w:val="00DF2B32"/>
    <w:rsid w:val="00DF2D94"/>
    <w:rsid w:val="00DF3298"/>
    <w:rsid w:val="00DF34F9"/>
    <w:rsid w:val="00DF3AB1"/>
    <w:rsid w:val="00DF4389"/>
    <w:rsid w:val="00DF4F74"/>
    <w:rsid w:val="00DF54C3"/>
    <w:rsid w:val="00DF5AFB"/>
    <w:rsid w:val="00DF6ECD"/>
    <w:rsid w:val="00DF743A"/>
    <w:rsid w:val="00DF74C7"/>
    <w:rsid w:val="00DF76AC"/>
    <w:rsid w:val="00DF7A76"/>
    <w:rsid w:val="00DF7C18"/>
    <w:rsid w:val="00DF7EA6"/>
    <w:rsid w:val="00E000DA"/>
    <w:rsid w:val="00E00F8E"/>
    <w:rsid w:val="00E0110B"/>
    <w:rsid w:val="00E0119C"/>
    <w:rsid w:val="00E018DD"/>
    <w:rsid w:val="00E027F9"/>
    <w:rsid w:val="00E02ADF"/>
    <w:rsid w:val="00E03016"/>
    <w:rsid w:val="00E03067"/>
    <w:rsid w:val="00E03A22"/>
    <w:rsid w:val="00E03A5A"/>
    <w:rsid w:val="00E04007"/>
    <w:rsid w:val="00E0463D"/>
    <w:rsid w:val="00E065FC"/>
    <w:rsid w:val="00E06925"/>
    <w:rsid w:val="00E06B81"/>
    <w:rsid w:val="00E07A2B"/>
    <w:rsid w:val="00E07B03"/>
    <w:rsid w:val="00E07F3A"/>
    <w:rsid w:val="00E07FEE"/>
    <w:rsid w:val="00E100ED"/>
    <w:rsid w:val="00E10C7E"/>
    <w:rsid w:val="00E111E6"/>
    <w:rsid w:val="00E115A6"/>
    <w:rsid w:val="00E116D6"/>
    <w:rsid w:val="00E117C7"/>
    <w:rsid w:val="00E11CA8"/>
    <w:rsid w:val="00E11CDC"/>
    <w:rsid w:val="00E128E9"/>
    <w:rsid w:val="00E12E1D"/>
    <w:rsid w:val="00E13391"/>
    <w:rsid w:val="00E1365D"/>
    <w:rsid w:val="00E13A4D"/>
    <w:rsid w:val="00E13EEE"/>
    <w:rsid w:val="00E143B0"/>
    <w:rsid w:val="00E14522"/>
    <w:rsid w:val="00E153F5"/>
    <w:rsid w:val="00E16316"/>
    <w:rsid w:val="00E16C84"/>
    <w:rsid w:val="00E16E47"/>
    <w:rsid w:val="00E17319"/>
    <w:rsid w:val="00E17899"/>
    <w:rsid w:val="00E178CC"/>
    <w:rsid w:val="00E17F96"/>
    <w:rsid w:val="00E207DB"/>
    <w:rsid w:val="00E20989"/>
    <w:rsid w:val="00E20C05"/>
    <w:rsid w:val="00E21A11"/>
    <w:rsid w:val="00E21EE0"/>
    <w:rsid w:val="00E2243A"/>
    <w:rsid w:val="00E22BD1"/>
    <w:rsid w:val="00E22FC7"/>
    <w:rsid w:val="00E2324D"/>
    <w:rsid w:val="00E2350E"/>
    <w:rsid w:val="00E23CFB"/>
    <w:rsid w:val="00E2423F"/>
    <w:rsid w:val="00E2463E"/>
    <w:rsid w:val="00E24919"/>
    <w:rsid w:val="00E24C29"/>
    <w:rsid w:val="00E252EA"/>
    <w:rsid w:val="00E256AD"/>
    <w:rsid w:val="00E25ACC"/>
    <w:rsid w:val="00E262AC"/>
    <w:rsid w:val="00E26306"/>
    <w:rsid w:val="00E26689"/>
    <w:rsid w:val="00E26A85"/>
    <w:rsid w:val="00E27244"/>
    <w:rsid w:val="00E276DD"/>
    <w:rsid w:val="00E30672"/>
    <w:rsid w:val="00E30A77"/>
    <w:rsid w:val="00E30BA7"/>
    <w:rsid w:val="00E32864"/>
    <w:rsid w:val="00E32AA1"/>
    <w:rsid w:val="00E338C5"/>
    <w:rsid w:val="00E33D60"/>
    <w:rsid w:val="00E3402D"/>
    <w:rsid w:val="00E342FC"/>
    <w:rsid w:val="00E3665A"/>
    <w:rsid w:val="00E3691F"/>
    <w:rsid w:val="00E36A87"/>
    <w:rsid w:val="00E37B2B"/>
    <w:rsid w:val="00E37E18"/>
    <w:rsid w:val="00E402C4"/>
    <w:rsid w:val="00E403E9"/>
    <w:rsid w:val="00E4056F"/>
    <w:rsid w:val="00E40DF5"/>
    <w:rsid w:val="00E410F3"/>
    <w:rsid w:val="00E42A1C"/>
    <w:rsid w:val="00E42B0D"/>
    <w:rsid w:val="00E42BCD"/>
    <w:rsid w:val="00E43804"/>
    <w:rsid w:val="00E43B89"/>
    <w:rsid w:val="00E43E95"/>
    <w:rsid w:val="00E447E1"/>
    <w:rsid w:val="00E44C19"/>
    <w:rsid w:val="00E4560C"/>
    <w:rsid w:val="00E45E53"/>
    <w:rsid w:val="00E4609B"/>
    <w:rsid w:val="00E46107"/>
    <w:rsid w:val="00E46814"/>
    <w:rsid w:val="00E46D33"/>
    <w:rsid w:val="00E477C2"/>
    <w:rsid w:val="00E477E4"/>
    <w:rsid w:val="00E51132"/>
    <w:rsid w:val="00E51368"/>
    <w:rsid w:val="00E5139F"/>
    <w:rsid w:val="00E513EF"/>
    <w:rsid w:val="00E51556"/>
    <w:rsid w:val="00E51D05"/>
    <w:rsid w:val="00E51E2C"/>
    <w:rsid w:val="00E5231C"/>
    <w:rsid w:val="00E524DC"/>
    <w:rsid w:val="00E52802"/>
    <w:rsid w:val="00E53D89"/>
    <w:rsid w:val="00E5402B"/>
    <w:rsid w:val="00E55534"/>
    <w:rsid w:val="00E55C9A"/>
    <w:rsid w:val="00E5605B"/>
    <w:rsid w:val="00E56EFD"/>
    <w:rsid w:val="00E60AE7"/>
    <w:rsid w:val="00E60E27"/>
    <w:rsid w:val="00E61141"/>
    <w:rsid w:val="00E61D4D"/>
    <w:rsid w:val="00E61E12"/>
    <w:rsid w:val="00E623F8"/>
    <w:rsid w:val="00E62C5B"/>
    <w:rsid w:val="00E62F41"/>
    <w:rsid w:val="00E63102"/>
    <w:rsid w:val="00E63616"/>
    <w:rsid w:val="00E639AF"/>
    <w:rsid w:val="00E63ACD"/>
    <w:rsid w:val="00E63B26"/>
    <w:rsid w:val="00E6419C"/>
    <w:rsid w:val="00E64456"/>
    <w:rsid w:val="00E64815"/>
    <w:rsid w:val="00E64D67"/>
    <w:rsid w:val="00E65460"/>
    <w:rsid w:val="00E65E9F"/>
    <w:rsid w:val="00E709AB"/>
    <w:rsid w:val="00E7164C"/>
    <w:rsid w:val="00E71DDC"/>
    <w:rsid w:val="00E72F0F"/>
    <w:rsid w:val="00E7300A"/>
    <w:rsid w:val="00E769CE"/>
    <w:rsid w:val="00E76DA5"/>
    <w:rsid w:val="00E76E4E"/>
    <w:rsid w:val="00E7706D"/>
    <w:rsid w:val="00E80132"/>
    <w:rsid w:val="00E80AC0"/>
    <w:rsid w:val="00E80B0D"/>
    <w:rsid w:val="00E80CD5"/>
    <w:rsid w:val="00E80D5A"/>
    <w:rsid w:val="00E8152A"/>
    <w:rsid w:val="00E822D5"/>
    <w:rsid w:val="00E829FE"/>
    <w:rsid w:val="00E82BB0"/>
    <w:rsid w:val="00E839CE"/>
    <w:rsid w:val="00E83F20"/>
    <w:rsid w:val="00E84951"/>
    <w:rsid w:val="00E84C11"/>
    <w:rsid w:val="00E856F3"/>
    <w:rsid w:val="00E870DE"/>
    <w:rsid w:val="00E87A8B"/>
    <w:rsid w:val="00E87BF6"/>
    <w:rsid w:val="00E90139"/>
    <w:rsid w:val="00E90228"/>
    <w:rsid w:val="00E904FD"/>
    <w:rsid w:val="00E90803"/>
    <w:rsid w:val="00E90839"/>
    <w:rsid w:val="00E90EE0"/>
    <w:rsid w:val="00E90F0B"/>
    <w:rsid w:val="00E910E0"/>
    <w:rsid w:val="00E911B7"/>
    <w:rsid w:val="00E917FB"/>
    <w:rsid w:val="00E91B90"/>
    <w:rsid w:val="00E925C0"/>
    <w:rsid w:val="00E92982"/>
    <w:rsid w:val="00E94214"/>
    <w:rsid w:val="00E94919"/>
    <w:rsid w:val="00E94B58"/>
    <w:rsid w:val="00E94D61"/>
    <w:rsid w:val="00E9570A"/>
    <w:rsid w:val="00E96689"/>
    <w:rsid w:val="00E966C9"/>
    <w:rsid w:val="00E967CB"/>
    <w:rsid w:val="00E9782B"/>
    <w:rsid w:val="00E97B3A"/>
    <w:rsid w:val="00EA06E6"/>
    <w:rsid w:val="00EA0757"/>
    <w:rsid w:val="00EA0C49"/>
    <w:rsid w:val="00EA0EAE"/>
    <w:rsid w:val="00EA1446"/>
    <w:rsid w:val="00EA1883"/>
    <w:rsid w:val="00EA1B0C"/>
    <w:rsid w:val="00EA2168"/>
    <w:rsid w:val="00EA2606"/>
    <w:rsid w:val="00EA34D1"/>
    <w:rsid w:val="00EA3D64"/>
    <w:rsid w:val="00EA3E4C"/>
    <w:rsid w:val="00EA40D0"/>
    <w:rsid w:val="00EA421A"/>
    <w:rsid w:val="00EA499D"/>
    <w:rsid w:val="00EA4CAA"/>
    <w:rsid w:val="00EA5B4D"/>
    <w:rsid w:val="00EA5D0F"/>
    <w:rsid w:val="00EA5FE5"/>
    <w:rsid w:val="00EA63D5"/>
    <w:rsid w:val="00EA64D9"/>
    <w:rsid w:val="00EA7106"/>
    <w:rsid w:val="00EA7168"/>
    <w:rsid w:val="00EA7EF0"/>
    <w:rsid w:val="00EB02A6"/>
    <w:rsid w:val="00EB0404"/>
    <w:rsid w:val="00EB1FC7"/>
    <w:rsid w:val="00EB4441"/>
    <w:rsid w:val="00EB4EEC"/>
    <w:rsid w:val="00EB5207"/>
    <w:rsid w:val="00EB5495"/>
    <w:rsid w:val="00EB56C4"/>
    <w:rsid w:val="00EB59CC"/>
    <w:rsid w:val="00EB5A3D"/>
    <w:rsid w:val="00EB63C4"/>
    <w:rsid w:val="00EB6CF2"/>
    <w:rsid w:val="00EB6DE0"/>
    <w:rsid w:val="00EB7709"/>
    <w:rsid w:val="00EB784E"/>
    <w:rsid w:val="00EB7964"/>
    <w:rsid w:val="00EB7BA6"/>
    <w:rsid w:val="00EB7C31"/>
    <w:rsid w:val="00EC0339"/>
    <w:rsid w:val="00EC03DC"/>
    <w:rsid w:val="00EC106A"/>
    <w:rsid w:val="00EC2170"/>
    <w:rsid w:val="00EC28E2"/>
    <w:rsid w:val="00EC2A96"/>
    <w:rsid w:val="00EC2E91"/>
    <w:rsid w:val="00EC3208"/>
    <w:rsid w:val="00EC33E7"/>
    <w:rsid w:val="00EC465D"/>
    <w:rsid w:val="00EC511D"/>
    <w:rsid w:val="00EC54AE"/>
    <w:rsid w:val="00EC54D0"/>
    <w:rsid w:val="00EC619D"/>
    <w:rsid w:val="00EC62F8"/>
    <w:rsid w:val="00ED0273"/>
    <w:rsid w:val="00ED102F"/>
    <w:rsid w:val="00ED11EA"/>
    <w:rsid w:val="00ED123D"/>
    <w:rsid w:val="00ED20F5"/>
    <w:rsid w:val="00ED3B36"/>
    <w:rsid w:val="00ED4411"/>
    <w:rsid w:val="00ED4733"/>
    <w:rsid w:val="00ED4D0A"/>
    <w:rsid w:val="00ED4FC6"/>
    <w:rsid w:val="00ED58B2"/>
    <w:rsid w:val="00ED5BEA"/>
    <w:rsid w:val="00ED5E90"/>
    <w:rsid w:val="00ED78A4"/>
    <w:rsid w:val="00EE03B8"/>
    <w:rsid w:val="00EE13D7"/>
    <w:rsid w:val="00EE1B46"/>
    <w:rsid w:val="00EE1C05"/>
    <w:rsid w:val="00EE2ABB"/>
    <w:rsid w:val="00EE2C9C"/>
    <w:rsid w:val="00EE3A5B"/>
    <w:rsid w:val="00EE4E1B"/>
    <w:rsid w:val="00EE577A"/>
    <w:rsid w:val="00EE60B6"/>
    <w:rsid w:val="00EE7289"/>
    <w:rsid w:val="00EE7778"/>
    <w:rsid w:val="00EF077E"/>
    <w:rsid w:val="00EF0FD7"/>
    <w:rsid w:val="00EF12BB"/>
    <w:rsid w:val="00EF143E"/>
    <w:rsid w:val="00EF18EF"/>
    <w:rsid w:val="00EF1C6A"/>
    <w:rsid w:val="00EF207D"/>
    <w:rsid w:val="00EF21BC"/>
    <w:rsid w:val="00EF2475"/>
    <w:rsid w:val="00EF2E5F"/>
    <w:rsid w:val="00EF4FA4"/>
    <w:rsid w:val="00EF5507"/>
    <w:rsid w:val="00EF55CC"/>
    <w:rsid w:val="00EF57C5"/>
    <w:rsid w:val="00EF5F80"/>
    <w:rsid w:val="00EF63B0"/>
    <w:rsid w:val="00EF6748"/>
    <w:rsid w:val="00EF6BF4"/>
    <w:rsid w:val="00EF7B77"/>
    <w:rsid w:val="00EF7CA2"/>
    <w:rsid w:val="00EF7D07"/>
    <w:rsid w:val="00F00A20"/>
    <w:rsid w:val="00F00D6B"/>
    <w:rsid w:val="00F01747"/>
    <w:rsid w:val="00F027AE"/>
    <w:rsid w:val="00F02922"/>
    <w:rsid w:val="00F02B75"/>
    <w:rsid w:val="00F02C9B"/>
    <w:rsid w:val="00F03215"/>
    <w:rsid w:val="00F03ADA"/>
    <w:rsid w:val="00F04247"/>
    <w:rsid w:val="00F05AEA"/>
    <w:rsid w:val="00F05B80"/>
    <w:rsid w:val="00F05BBF"/>
    <w:rsid w:val="00F06A15"/>
    <w:rsid w:val="00F07FBE"/>
    <w:rsid w:val="00F1004C"/>
    <w:rsid w:val="00F10F26"/>
    <w:rsid w:val="00F1144D"/>
    <w:rsid w:val="00F11E6A"/>
    <w:rsid w:val="00F129F5"/>
    <w:rsid w:val="00F12CF9"/>
    <w:rsid w:val="00F142E8"/>
    <w:rsid w:val="00F147DF"/>
    <w:rsid w:val="00F149D5"/>
    <w:rsid w:val="00F16181"/>
    <w:rsid w:val="00F16E13"/>
    <w:rsid w:val="00F2064F"/>
    <w:rsid w:val="00F20801"/>
    <w:rsid w:val="00F20852"/>
    <w:rsid w:val="00F21F11"/>
    <w:rsid w:val="00F22CAC"/>
    <w:rsid w:val="00F22ED7"/>
    <w:rsid w:val="00F22FFB"/>
    <w:rsid w:val="00F24558"/>
    <w:rsid w:val="00F249ED"/>
    <w:rsid w:val="00F24A22"/>
    <w:rsid w:val="00F25332"/>
    <w:rsid w:val="00F25848"/>
    <w:rsid w:val="00F26925"/>
    <w:rsid w:val="00F271BA"/>
    <w:rsid w:val="00F3087E"/>
    <w:rsid w:val="00F30EC7"/>
    <w:rsid w:val="00F3219A"/>
    <w:rsid w:val="00F32714"/>
    <w:rsid w:val="00F33475"/>
    <w:rsid w:val="00F33651"/>
    <w:rsid w:val="00F33730"/>
    <w:rsid w:val="00F3381D"/>
    <w:rsid w:val="00F33E35"/>
    <w:rsid w:val="00F34D7C"/>
    <w:rsid w:val="00F353F3"/>
    <w:rsid w:val="00F359F8"/>
    <w:rsid w:val="00F35F4B"/>
    <w:rsid w:val="00F35FA1"/>
    <w:rsid w:val="00F3679A"/>
    <w:rsid w:val="00F36D45"/>
    <w:rsid w:val="00F37170"/>
    <w:rsid w:val="00F378F0"/>
    <w:rsid w:val="00F4160E"/>
    <w:rsid w:val="00F41653"/>
    <w:rsid w:val="00F41F4E"/>
    <w:rsid w:val="00F42370"/>
    <w:rsid w:val="00F42589"/>
    <w:rsid w:val="00F4306B"/>
    <w:rsid w:val="00F43080"/>
    <w:rsid w:val="00F43095"/>
    <w:rsid w:val="00F43D64"/>
    <w:rsid w:val="00F44C1C"/>
    <w:rsid w:val="00F44C77"/>
    <w:rsid w:val="00F44D84"/>
    <w:rsid w:val="00F4500B"/>
    <w:rsid w:val="00F45937"/>
    <w:rsid w:val="00F459B8"/>
    <w:rsid w:val="00F45BD7"/>
    <w:rsid w:val="00F45C7D"/>
    <w:rsid w:val="00F46EB4"/>
    <w:rsid w:val="00F47023"/>
    <w:rsid w:val="00F47286"/>
    <w:rsid w:val="00F47BB3"/>
    <w:rsid w:val="00F47CDD"/>
    <w:rsid w:val="00F47DDC"/>
    <w:rsid w:val="00F47FD1"/>
    <w:rsid w:val="00F50EEE"/>
    <w:rsid w:val="00F52195"/>
    <w:rsid w:val="00F536C8"/>
    <w:rsid w:val="00F54595"/>
    <w:rsid w:val="00F54995"/>
    <w:rsid w:val="00F54BBD"/>
    <w:rsid w:val="00F54BE8"/>
    <w:rsid w:val="00F54F00"/>
    <w:rsid w:val="00F5573F"/>
    <w:rsid w:val="00F56DDE"/>
    <w:rsid w:val="00F56F73"/>
    <w:rsid w:val="00F571A0"/>
    <w:rsid w:val="00F57859"/>
    <w:rsid w:val="00F57C73"/>
    <w:rsid w:val="00F6089E"/>
    <w:rsid w:val="00F60C8D"/>
    <w:rsid w:val="00F60EDA"/>
    <w:rsid w:val="00F62103"/>
    <w:rsid w:val="00F6238E"/>
    <w:rsid w:val="00F62A84"/>
    <w:rsid w:val="00F62F98"/>
    <w:rsid w:val="00F63487"/>
    <w:rsid w:val="00F640A3"/>
    <w:rsid w:val="00F64865"/>
    <w:rsid w:val="00F651BE"/>
    <w:rsid w:val="00F66BC1"/>
    <w:rsid w:val="00F66C21"/>
    <w:rsid w:val="00F67DAD"/>
    <w:rsid w:val="00F67E04"/>
    <w:rsid w:val="00F67F52"/>
    <w:rsid w:val="00F70F69"/>
    <w:rsid w:val="00F70F8E"/>
    <w:rsid w:val="00F715C3"/>
    <w:rsid w:val="00F71B12"/>
    <w:rsid w:val="00F71DFC"/>
    <w:rsid w:val="00F72091"/>
    <w:rsid w:val="00F721AA"/>
    <w:rsid w:val="00F728EB"/>
    <w:rsid w:val="00F73691"/>
    <w:rsid w:val="00F73DF1"/>
    <w:rsid w:val="00F74046"/>
    <w:rsid w:val="00F753ED"/>
    <w:rsid w:val="00F75D66"/>
    <w:rsid w:val="00F77B17"/>
    <w:rsid w:val="00F8035E"/>
    <w:rsid w:val="00F8106C"/>
    <w:rsid w:val="00F811E4"/>
    <w:rsid w:val="00F81497"/>
    <w:rsid w:val="00F81E60"/>
    <w:rsid w:val="00F82FAE"/>
    <w:rsid w:val="00F83D17"/>
    <w:rsid w:val="00F83D5D"/>
    <w:rsid w:val="00F840C5"/>
    <w:rsid w:val="00F84730"/>
    <w:rsid w:val="00F84BBF"/>
    <w:rsid w:val="00F85CC5"/>
    <w:rsid w:val="00F865D9"/>
    <w:rsid w:val="00F870BA"/>
    <w:rsid w:val="00F872EF"/>
    <w:rsid w:val="00F873E8"/>
    <w:rsid w:val="00F8772C"/>
    <w:rsid w:val="00F87912"/>
    <w:rsid w:val="00F87DC0"/>
    <w:rsid w:val="00F87FC1"/>
    <w:rsid w:val="00F90035"/>
    <w:rsid w:val="00F90073"/>
    <w:rsid w:val="00F90540"/>
    <w:rsid w:val="00F90BDC"/>
    <w:rsid w:val="00F911CC"/>
    <w:rsid w:val="00F9237D"/>
    <w:rsid w:val="00F92AEF"/>
    <w:rsid w:val="00F932B7"/>
    <w:rsid w:val="00F93DBA"/>
    <w:rsid w:val="00F947B7"/>
    <w:rsid w:val="00F94D0B"/>
    <w:rsid w:val="00F95003"/>
    <w:rsid w:val="00F95632"/>
    <w:rsid w:val="00F96626"/>
    <w:rsid w:val="00F966BD"/>
    <w:rsid w:val="00F96B69"/>
    <w:rsid w:val="00F97844"/>
    <w:rsid w:val="00F97D8B"/>
    <w:rsid w:val="00FA0721"/>
    <w:rsid w:val="00FA17F2"/>
    <w:rsid w:val="00FA1A79"/>
    <w:rsid w:val="00FA2FAB"/>
    <w:rsid w:val="00FA32DA"/>
    <w:rsid w:val="00FA33C5"/>
    <w:rsid w:val="00FA34C9"/>
    <w:rsid w:val="00FA3823"/>
    <w:rsid w:val="00FA3AB3"/>
    <w:rsid w:val="00FA3C69"/>
    <w:rsid w:val="00FA562A"/>
    <w:rsid w:val="00FA5D06"/>
    <w:rsid w:val="00FA5E6D"/>
    <w:rsid w:val="00FA69DA"/>
    <w:rsid w:val="00FA6AAC"/>
    <w:rsid w:val="00FA720A"/>
    <w:rsid w:val="00FA78CC"/>
    <w:rsid w:val="00FB0A71"/>
    <w:rsid w:val="00FB0B8B"/>
    <w:rsid w:val="00FB0BF2"/>
    <w:rsid w:val="00FB0C70"/>
    <w:rsid w:val="00FB1051"/>
    <w:rsid w:val="00FB1745"/>
    <w:rsid w:val="00FB1C8B"/>
    <w:rsid w:val="00FB2711"/>
    <w:rsid w:val="00FB2DE3"/>
    <w:rsid w:val="00FB356A"/>
    <w:rsid w:val="00FB3CC9"/>
    <w:rsid w:val="00FB3D6B"/>
    <w:rsid w:val="00FB3E2A"/>
    <w:rsid w:val="00FB440D"/>
    <w:rsid w:val="00FB4BA9"/>
    <w:rsid w:val="00FB61E7"/>
    <w:rsid w:val="00FB6BA7"/>
    <w:rsid w:val="00FB6DDE"/>
    <w:rsid w:val="00FB7212"/>
    <w:rsid w:val="00FB7CAE"/>
    <w:rsid w:val="00FC0138"/>
    <w:rsid w:val="00FC076B"/>
    <w:rsid w:val="00FC0C73"/>
    <w:rsid w:val="00FC0DFA"/>
    <w:rsid w:val="00FC126C"/>
    <w:rsid w:val="00FC1484"/>
    <w:rsid w:val="00FC204C"/>
    <w:rsid w:val="00FC2106"/>
    <w:rsid w:val="00FC25C7"/>
    <w:rsid w:val="00FC2A57"/>
    <w:rsid w:val="00FC39E6"/>
    <w:rsid w:val="00FC4052"/>
    <w:rsid w:val="00FC40DD"/>
    <w:rsid w:val="00FC4209"/>
    <w:rsid w:val="00FC55C0"/>
    <w:rsid w:val="00FC57D1"/>
    <w:rsid w:val="00FC5BF2"/>
    <w:rsid w:val="00FC5DA4"/>
    <w:rsid w:val="00FC629D"/>
    <w:rsid w:val="00FC6B6F"/>
    <w:rsid w:val="00FC6DA0"/>
    <w:rsid w:val="00FC6E47"/>
    <w:rsid w:val="00FC745E"/>
    <w:rsid w:val="00FC7500"/>
    <w:rsid w:val="00FC7F34"/>
    <w:rsid w:val="00FD0355"/>
    <w:rsid w:val="00FD0947"/>
    <w:rsid w:val="00FD0A3E"/>
    <w:rsid w:val="00FD0B23"/>
    <w:rsid w:val="00FD1100"/>
    <w:rsid w:val="00FD15F2"/>
    <w:rsid w:val="00FD16F6"/>
    <w:rsid w:val="00FD1B31"/>
    <w:rsid w:val="00FD2000"/>
    <w:rsid w:val="00FD33D8"/>
    <w:rsid w:val="00FD39FA"/>
    <w:rsid w:val="00FD3A44"/>
    <w:rsid w:val="00FD3C38"/>
    <w:rsid w:val="00FD3E47"/>
    <w:rsid w:val="00FD4D86"/>
    <w:rsid w:val="00FD4DC2"/>
    <w:rsid w:val="00FD5273"/>
    <w:rsid w:val="00FD56D1"/>
    <w:rsid w:val="00FD5D89"/>
    <w:rsid w:val="00FD5FBA"/>
    <w:rsid w:val="00FD6540"/>
    <w:rsid w:val="00FD7281"/>
    <w:rsid w:val="00FD7777"/>
    <w:rsid w:val="00FD785F"/>
    <w:rsid w:val="00FE1A3A"/>
    <w:rsid w:val="00FE284A"/>
    <w:rsid w:val="00FE303C"/>
    <w:rsid w:val="00FE462D"/>
    <w:rsid w:val="00FE4830"/>
    <w:rsid w:val="00FE4910"/>
    <w:rsid w:val="00FE4A1D"/>
    <w:rsid w:val="00FE4AED"/>
    <w:rsid w:val="00FE56DB"/>
    <w:rsid w:val="00FE5904"/>
    <w:rsid w:val="00FE621D"/>
    <w:rsid w:val="00FE67CC"/>
    <w:rsid w:val="00FE6D96"/>
    <w:rsid w:val="00FE6F04"/>
    <w:rsid w:val="00FE7753"/>
    <w:rsid w:val="00FE7AA4"/>
    <w:rsid w:val="00FF0290"/>
    <w:rsid w:val="00FF0E86"/>
    <w:rsid w:val="00FF112E"/>
    <w:rsid w:val="00FF12C9"/>
    <w:rsid w:val="00FF173F"/>
    <w:rsid w:val="00FF1965"/>
    <w:rsid w:val="00FF250E"/>
    <w:rsid w:val="00FF2689"/>
    <w:rsid w:val="00FF3233"/>
    <w:rsid w:val="00FF3386"/>
    <w:rsid w:val="00FF338D"/>
    <w:rsid w:val="00FF34AE"/>
    <w:rsid w:val="00FF374A"/>
    <w:rsid w:val="00FF448E"/>
    <w:rsid w:val="00FF4653"/>
    <w:rsid w:val="00FF502D"/>
    <w:rsid w:val="00FF50BC"/>
    <w:rsid w:val="00FF54A4"/>
    <w:rsid w:val="00FF5553"/>
    <w:rsid w:val="00FF5721"/>
    <w:rsid w:val="00FF5A19"/>
    <w:rsid w:val="00FF5D7A"/>
    <w:rsid w:val="00FF5DE8"/>
    <w:rsid w:val="00FF6931"/>
    <w:rsid w:val="00FF6D2A"/>
    <w:rsid w:val="00FF6FD1"/>
    <w:rsid w:val="00FF7029"/>
    <w:rsid w:val="00FF763D"/>
    <w:rsid w:val="00FF78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61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nhideWhenUsed="0"/>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Hyperlink" w:locked="1" w:semiHidden="0" w:unhideWhenUsed="0"/>
    <w:lsdException w:name="Strong" w:locked="1" w:semiHidden="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864"/>
    <w:rPr>
      <w:sz w:val="24"/>
      <w:szCs w:val="24"/>
    </w:rPr>
  </w:style>
  <w:style w:type="paragraph" w:styleId="Heading1">
    <w:name w:val="heading 1"/>
    <w:aliases w:val="JPW-num-section,level 1,level1,Nadpis 1,Heading 1 Char,Char Char,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lang w:val="en-US" w:eastAsia="en-US"/>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tabs>
        <w:tab w:val="num" w:pos="360"/>
      </w:tabs>
      <w:ind w:left="360" w:hanging="360"/>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table" w:styleId="TableGrid">
    <w:name w:val="Table Grid"/>
    <w:basedOn w:val="TableNormal"/>
    <w:uiPriority w:val="59"/>
    <w:locked/>
    <w:rsid w:val="00C538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rsid w:val="00FF5553"/>
    <w:rPr>
      <w:rFonts w:ascii="Courier New" w:hAnsi="Courier New" w:cs="Courier New"/>
      <w:sz w:val="20"/>
      <w:szCs w:val="20"/>
    </w:rPr>
  </w:style>
  <w:style w:type="numbering" w:customStyle="1" w:styleId="Style2">
    <w:name w:val="Style2"/>
    <w:rsid w:val="004061FE"/>
    <w:pPr>
      <w:numPr>
        <w:numId w:val="2"/>
      </w:numPr>
    </w:pPr>
  </w:style>
  <w:style w:type="character" w:styleId="Emphasis">
    <w:name w:val="Emphasis"/>
    <w:basedOn w:val="DefaultParagraphFont"/>
    <w:uiPriority w:val="20"/>
    <w:qFormat/>
    <w:locked/>
    <w:rsid w:val="000C57C6"/>
    <w:rPr>
      <w:b/>
      <w:bCs/>
      <w:i w:val="0"/>
      <w:iCs w:val="0"/>
    </w:rPr>
  </w:style>
  <w:style w:type="character" w:styleId="FollowedHyperlink">
    <w:name w:val="FollowedHyperlink"/>
    <w:basedOn w:val="DefaultParagraphFont"/>
    <w:uiPriority w:val="99"/>
    <w:semiHidden/>
    <w:unhideWhenUsed/>
    <w:rsid w:val="007C6FA4"/>
    <w:rPr>
      <w:color w:val="800080" w:themeColor="followedHyperlink"/>
      <w:u w:val="single"/>
    </w:rPr>
  </w:style>
  <w:style w:type="paragraph" w:customStyle="1" w:styleId="GSBodyParawithnumb">
    <w:name w:val="GS Body Para with numb"/>
    <w:basedOn w:val="Normal"/>
    <w:link w:val="GSBodyParawithnumbChar"/>
    <w:qFormat/>
    <w:rsid w:val="003A6244"/>
    <w:pPr>
      <w:numPr>
        <w:ilvl w:val="1"/>
        <w:numId w:val="4"/>
      </w:numPr>
      <w:spacing w:before="60" w:after="120"/>
      <w:outlineLvl w:val="1"/>
    </w:pPr>
    <w:rPr>
      <w:rFonts w:ascii="Calibri" w:eastAsiaTheme="minorHAnsi" w:hAnsi="Calibri" w:cstheme="minorBidi"/>
      <w:szCs w:val="22"/>
      <w:lang w:eastAsia="en-US"/>
    </w:rPr>
  </w:style>
  <w:style w:type="character" w:customStyle="1" w:styleId="GSBodyParawithnumbChar">
    <w:name w:val="GS Body Para with numb Char"/>
    <w:basedOn w:val="DefaultParagraphFont"/>
    <w:link w:val="GSBodyParawithnumb"/>
    <w:rsid w:val="003A6244"/>
    <w:rPr>
      <w:rFonts w:ascii="Calibri" w:eastAsiaTheme="minorHAnsi" w:hAnsi="Calibri" w:cstheme="minorBidi"/>
      <w:sz w:val="24"/>
      <w:lang w:eastAsia="en-US"/>
    </w:rPr>
  </w:style>
  <w:style w:type="paragraph" w:customStyle="1" w:styleId="GSHeading1withnumb">
    <w:name w:val="GS Heading 1 with numb"/>
    <w:basedOn w:val="Normal"/>
    <w:link w:val="GSHeading1withnumbChar"/>
    <w:qFormat/>
    <w:rsid w:val="003A6244"/>
    <w:pPr>
      <w:numPr>
        <w:numId w:val="4"/>
      </w:numPr>
      <w:spacing w:before="240" w:after="240"/>
      <w:outlineLvl w:val="0"/>
    </w:pPr>
    <w:rPr>
      <w:rFonts w:ascii="Calibri" w:eastAsiaTheme="minorHAnsi" w:hAnsi="Calibri" w:cstheme="minorBidi"/>
      <w:b/>
      <w:caps/>
      <w:szCs w:val="22"/>
      <w:lang w:eastAsia="en-US"/>
    </w:rPr>
  </w:style>
  <w:style w:type="character" w:styleId="PlaceholderText">
    <w:name w:val="Placeholder Text"/>
    <w:basedOn w:val="DefaultParagraphFont"/>
    <w:uiPriority w:val="99"/>
    <w:semiHidden/>
    <w:rsid w:val="009F7E02"/>
    <w:rPr>
      <w:color w:val="808080"/>
    </w:rPr>
  </w:style>
  <w:style w:type="character" w:customStyle="1" w:styleId="st">
    <w:name w:val="st"/>
    <w:basedOn w:val="DefaultParagraphFont"/>
    <w:rsid w:val="00F872EF"/>
  </w:style>
  <w:style w:type="paragraph" w:customStyle="1" w:styleId="BodyTextNoSpacing">
    <w:name w:val="Body Text No Spacing"/>
    <w:basedOn w:val="BodyText"/>
    <w:qFormat/>
    <w:rsid w:val="00EB6DE0"/>
    <w:pPr>
      <w:spacing w:before="0" w:after="0" w:line="240" w:lineRule="atLeast"/>
      <w:jc w:val="left"/>
    </w:pPr>
    <w:rPr>
      <w:rFonts w:ascii="Verdana" w:eastAsiaTheme="minorHAnsi" w:hAnsi="Verdana" w:cstheme="minorBidi"/>
      <w:sz w:val="20"/>
    </w:rPr>
  </w:style>
  <w:style w:type="paragraph" w:styleId="EndnoteText">
    <w:name w:val="endnote text"/>
    <w:basedOn w:val="Normal"/>
    <w:link w:val="EndnoteTextChar"/>
    <w:uiPriority w:val="99"/>
    <w:semiHidden/>
    <w:unhideWhenUsed/>
    <w:rsid w:val="00DB1296"/>
    <w:rPr>
      <w:sz w:val="20"/>
      <w:szCs w:val="20"/>
    </w:rPr>
  </w:style>
  <w:style w:type="character" w:customStyle="1" w:styleId="EndnoteTextChar">
    <w:name w:val="Endnote Text Char"/>
    <w:basedOn w:val="DefaultParagraphFont"/>
    <w:link w:val="EndnoteText"/>
    <w:uiPriority w:val="99"/>
    <w:semiHidden/>
    <w:rsid w:val="00DB1296"/>
    <w:rPr>
      <w:sz w:val="20"/>
      <w:szCs w:val="20"/>
    </w:rPr>
  </w:style>
  <w:style w:type="character" w:styleId="EndnoteReference">
    <w:name w:val="endnote reference"/>
    <w:basedOn w:val="DefaultParagraphFont"/>
    <w:uiPriority w:val="99"/>
    <w:semiHidden/>
    <w:unhideWhenUsed/>
    <w:rsid w:val="00DB1296"/>
    <w:rPr>
      <w:vertAlign w:val="superscript"/>
    </w:rPr>
  </w:style>
  <w:style w:type="paragraph" w:customStyle="1" w:styleId="TableParagraph">
    <w:name w:val="Table Paragraph"/>
    <w:basedOn w:val="Normal"/>
    <w:uiPriority w:val="1"/>
    <w:qFormat/>
    <w:rsid w:val="00323DA8"/>
    <w:pPr>
      <w:widowControl w:val="0"/>
    </w:pPr>
    <w:rPr>
      <w:rFonts w:asciiTheme="minorHAnsi" w:eastAsiaTheme="minorHAnsi" w:hAnsiTheme="minorHAnsi" w:cstheme="minorBidi"/>
      <w:sz w:val="22"/>
      <w:szCs w:val="22"/>
      <w:lang w:val="en-US" w:eastAsia="en-US"/>
    </w:rPr>
  </w:style>
  <w:style w:type="character" w:customStyle="1" w:styleId="GSHeading1withnumbChar">
    <w:name w:val="GS Heading 1 with numb Char"/>
    <w:link w:val="GSHeading1withnumb"/>
    <w:rsid w:val="00467774"/>
    <w:rPr>
      <w:rFonts w:ascii="Calibri" w:eastAsiaTheme="minorHAnsi" w:hAnsi="Calibri" w:cstheme="minorBidi"/>
      <w:b/>
      <w:caps/>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nhideWhenUsed="0"/>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Hyperlink" w:locked="1" w:semiHidden="0" w:unhideWhenUsed="0"/>
    <w:lsdException w:name="Strong" w:locked="1" w:semiHidden="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864"/>
    <w:rPr>
      <w:sz w:val="24"/>
      <w:szCs w:val="24"/>
    </w:rPr>
  </w:style>
  <w:style w:type="paragraph" w:styleId="Heading1">
    <w:name w:val="heading 1"/>
    <w:aliases w:val="JPW-num-section,level 1,level1,Nadpis 1,Heading 1 Char,Char Char,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lang w:val="en-US" w:eastAsia="en-US"/>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tabs>
        <w:tab w:val="num" w:pos="360"/>
      </w:tabs>
      <w:ind w:left="360" w:hanging="360"/>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table" w:styleId="TableGrid">
    <w:name w:val="Table Grid"/>
    <w:basedOn w:val="TableNormal"/>
    <w:uiPriority w:val="59"/>
    <w:locked/>
    <w:rsid w:val="00C538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rsid w:val="00FF5553"/>
    <w:rPr>
      <w:rFonts w:ascii="Courier New" w:hAnsi="Courier New" w:cs="Courier New"/>
      <w:sz w:val="20"/>
      <w:szCs w:val="20"/>
    </w:rPr>
  </w:style>
  <w:style w:type="numbering" w:customStyle="1" w:styleId="Style2">
    <w:name w:val="Style2"/>
    <w:rsid w:val="004061FE"/>
    <w:pPr>
      <w:numPr>
        <w:numId w:val="2"/>
      </w:numPr>
    </w:pPr>
  </w:style>
  <w:style w:type="character" w:styleId="Emphasis">
    <w:name w:val="Emphasis"/>
    <w:basedOn w:val="DefaultParagraphFont"/>
    <w:uiPriority w:val="20"/>
    <w:qFormat/>
    <w:locked/>
    <w:rsid w:val="000C57C6"/>
    <w:rPr>
      <w:b/>
      <w:bCs/>
      <w:i w:val="0"/>
      <w:iCs w:val="0"/>
    </w:rPr>
  </w:style>
  <w:style w:type="character" w:styleId="FollowedHyperlink">
    <w:name w:val="FollowedHyperlink"/>
    <w:basedOn w:val="DefaultParagraphFont"/>
    <w:uiPriority w:val="99"/>
    <w:semiHidden/>
    <w:unhideWhenUsed/>
    <w:rsid w:val="007C6FA4"/>
    <w:rPr>
      <w:color w:val="800080" w:themeColor="followedHyperlink"/>
      <w:u w:val="single"/>
    </w:rPr>
  </w:style>
  <w:style w:type="paragraph" w:customStyle="1" w:styleId="GSBodyParawithnumb">
    <w:name w:val="GS Body Para with numb"/>
    <w:basedOn w:val="Normal"/>
    <w:link w:val="GSBodyParawithnumbChar"/>
    <w:qFormat/>
    <w:rsid w:val="003A6244"/>
    <w:pPr>
      <w:numPr>
        <w:ilvl w:val="1"/>
        <w:numId w:val="4"/>
      </w:numPr>
      <w:spacing w:before="60" w:after="120"/>
      <w:outlineLvl w:val="1"/>
    </w:pPr>
    <w:rPr>
      <w:rFonts w:ascii="Calibri" w:eastAsiaTheme="minorHAnsi" w:hAnsi="Calibri" w:cstheme="minorBidi"/>
      <w:szCs w:val="22"/>
      <w:lang w:eastAsia="en-US"/>
    </w:rPr>
  </w:style>
  <w:style w:type="character" w:customStyle="1" w:styleId="GSBodyParawithnumbChar">
    <w:name w:val="GS Body Para with numb Char"/>
    <w:basedOn w:val="DefaultParagraphFont"/>
    <w:link w:val="GSBodyParawithnumb"/>
    <w:rsid w:val="003A6244"/>
    <w:rPr>
      <w:rFonts w:ascii="Calibri" w:eastAsiaTheme="minorHAnsi" w:hAnsi="Calibri" w:cstheme="minorBidi"/>
      <w:sz w:val="24"/>
      <w:lang w:eastAsia="en-US"/>
    </w:rPr>
  </w:style>
  <w:style w:type="paragraph" w:customStyle="1" w:styleId="GSHeading1withnumb">
    <w:name w:val="GS Heading 1 with numb"/>
    <w:basedOn w:val="Normal"/>
    <w:link w:val="GSHeading1withnumbChar"/>
    <w:qFormat/>
    <w:rsid w:val="003A6244"/>
    <w:pPr>
      <w:numPr>
        <w:numId w:val="4"/>
      </w:numPr>
      <w:spacing w:before="240" w:after="240"/>
      <w:outlineLvl w:val="0"/>
    </w:pPr>
    <w:rPr>
      <w:rFonts w:ascii="Calibri" w:eastAsiaTheme="minorHAnsi" w:hAnsi="Calibri" w:cstheme="minorBidi"/>
      <w:b/>
      <w:caps/>
      <w:szCs w:val="22"/>
      <w:lang w:eastAsia="en-US"/>
    </w:rPr>
  </w:style>
  <w:style w:type="character" w:styleId="PlaceholderText">
    <w:name w:val="Placeholder Text"/>
    <w:basedOn w:val="DefaultParagraphFont"/>
    <w:uiPriority w:val="99"/>
    <w:semiHidden/>
    <w:rsid w:val="009F7E02"/>
    <w:rPr>
      <w:color w:val="808080"/>
    </w:rPr>
  </w:style>
  <w:style w:type="character" w:customStyle="1" w:styleId="st">
    <w:name w:val="st"/>
    <w:basedOn w:val="DefaultParagraphFont"/>
    <w:rsid w:val="00F872EF"/>
  </w:style>
  <w:style w:type="paragraph" w:customStyle="1" w:styleId="BodyTextNoSpacing">
    <w:name w:val="Body Text No Spacing"/>
    <w:basedOn w:val="BodyText"/>
    <w:qFormat/>
    <w:rsid w:val="00EB6DE0"/>
    <w:pPr>
      <w:spacing w:before="0" w:after="0" w:line="240" w:lineRule="atLeast"/>
      <w:jc w:val="left"/>
    </w:pPr>
    <w:rPr>
      <w:rFonts w:ascii="Verdana" w:eastAsiaTheme="minorHAnsi" w:hAnsi="Verdana" w:cstheme="minorBidi"/>
      <w:sz w:val="20"/>
    </w:rPr>
  </w:style>
  <w:style w:type="paragraph" w:styleId="EndnoteText">
    <w:name w:val="endnote text"/>
    <w:basedOn w:val="Normal"/>
    <w:link w:val="EndnoteTextChar"/>
    <w:uiPriority w:val="99"/>
    <w:semiHidden/>
    <w:unhideWhenUsed/>
    <w:rsid w:val="00DB1296"/>
    <w:rPr>
      <w:sz w:val="20"/>
      <w:szCs w:val="20"/>
    </w:rPr>
  </w:style>
  <w:style w:type="character" w:customStyle="1" w:styleId="EndnoteTextChar">
    <w:name w:val="Endnote Text Char"/>
    <w:basedOn w:val="DefaultParagraphFont"/>
    <w:link w:val="EndnoteText"/>
    <w:uiPriority w:val="99"/>
    <w:semiHidden/>
    <w:rsid w:val="00DB1296"/>
    <w:rPr>
      <w:sz w:val="20"/>
      <w:szCs w:val="20"/>
    </w:rPr>
  </w:style>
  <w:style w:type="character" w:styleId="EndnoteReference">
    <w:name w:val="endnote reference"/>
    <w:basedOn w:val="DefaultParagraphFont"/>
    <w:uiPriority w:val="99"/>
    <w:semiHidden/>
    <w:unhideWhenUsed/>
    <w:rsid w:val="00DB1296"/>
    <w:rPr>
      <w:vertAlign w:val="superscript"/>
    </w:rPr>
  </w:style>
  <w:style w:type="paragraph" w:customStyle="1" w:styleId="TableParagraph">
    <w:name w:val="Table Paragraph"/>
    <w:basedOn w:val="Normal"/>
    <w:uiPriority w:val="1"/>
    <w:qFormat/>
    <w:rsid w:val="00323DA8"/>
    <w:pPr>
      <w:widowControl w:val="0"/>
    </w:pPr>
    <w:rPr>
      <w:rFonts w:asciiTheme="minorHAnsi" w:eastAsiaTheme="minorHAnsi" w:hAnsiTheme="minorHAnsi" w:cstheme="minorBidi"/>
      <w:sz w:val="22"/>
      <w:szCs w:val="22"/>
      <w:lang w:val="en-US" w:eastAsia="en-US"/>
    </w:rPr>
  </w:style>
  <w:style w:type="character" w:customStyle="1" w:styleId="GSHeading1withnumbChar">
    <w:name w:val="GS Heading 1 with numb Char"/>
    <w:link w:val="GSHeading1withnumb"/>
    <w:rsid w:val="00467774"/>
    <w:rPr>
      <w:rFonts w:ascii="Calibri" w:eastAsiaTheme="minorHAnsi" w:hAnsi="Calibri" w:cstheme="minorBidi"/>
      <w:b/>
      <w:cap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14034">
      <w:bodyDiv w:val="1"/>
      <w:marLeft w:val="0"/>
      <w:marRight w:val="0"/>
      <w:marTop w:val="0"/>
      <w:marBottom w:val="0"/>
      <w:divBdr>
        <w:top w:val="none" w:sz="0" w:space="0" w:color="auto"/>
        <w:left w:val="none" w:sz="0" w:space="0" w:color="auto"/>
        <w:bottom w:val="none" w:sz="0" w:space="0" w:color="auto"/>
        <w:right w:val="none" w:sz="0" w:space="0" w:color="auto"/>
      </w:divBdr>
    </w:div>
    <w:div w:id="141896177">
      <w:bodyDiv w:val="1"/>
      <w:marLeft w:val="0"/>
      <w:marRight w:val="0"/>
      <w:marTop w:val="0"/>
      <w:marBottom w:val="0"/>
      <w:divBdr>
        <w:top w:val="none" w:sz="0" w:space="0" w:color="auto"/>
        <w:left w:val="none" w:sz="0" w:space="0" w:color="auto"/>
        <w:bottom w:val="none" w:sz="0" w:space="0" w:color="auto"/>
        <w:right w:val="none" w:sz="0" w:space="0" w:color="auto"/>
      </w:divBdr>
    </w:div>
    <w:div w:id="182256452">
      <w:bodyDiv w:val="1"/>
      <w:marLeft w:val="0"/>
      <w:marRight w:val="0"/>
      <w:marTop w:val="0"/>
      <w:marBottom w:val="0"/>
      <w:divBdr>
        <w:top w:val="none" w:sz="0" w:space="0" w:color="auto"/>
        <w:left w:val="none" w:sz="0" w:space="0" w:color="auto"/>
        <w:bottom w:val="none" w:sz="0" w:space="0" w:color="auto"/>
        <w:right w:val="none" w:sz="0" w:space="0" w:color="auto"/>
      </w:divBdr>
    </w:div>
    <w:div w:id="213153778">
      <w:bodyDiv w:val="1"/>
      <w:marLeft w:val="0"/>
      <w:marRight w:val="0"/>
      <w:marTop w:val="0"/>
      <w:marBottom w:val="0"/>
      <w:divBdr>
        <w:top w:val="none" w:sz="0" w:space="0" w:color="auto"/>
        <w:left w:val="none" w:sz="0" w:space="0" w:color="auto"/>
        <w:bottom w:val="none" w:sz="0" w:space="0" w:color="auto"/>
        <w:right w:val="none" w:sz="0" w:space="0" w:color="auto"/>
      </w:divBdr>
    </w:div>
    <w:div w:id="301279027">
      <w:bodyDiv w:val="1"/>
      <w:marLeft w:val="0"/>
      <w:marRight w:val="0"/>
      <w:marTop w:val="0"/>
      <w:marBottom w:val="0"/>
      <w:divBdr>
        <w:top w:val="none" w:sz="0" w:space="0" w:color="auto"/>
        <w:left w:val="none" w:sz="0" w:space="0" w:color="auto"/>
        <w:bottom w:val="none" w:sz="0" w:space="0" w:color="auto"/>
        <w:right w:val="none" w:sz="0" w:space="0" w:color="auto"/>
      </w:divBdr>
    </w:div>
    <w:div w:id="539585923">
      <w:bodyDiv w:val="1"/>
      <w:marLeft w:val="0"/>
      <w:marRight w:val="0"/>
      <w:marTop w:val="0"/>
      <w:marBottom w:val="0"/>
      <w:divBdr>
        <w:top w:val="none" w:sz="0" w:space="0" w:color="auto"/>
        <w:left w:val="none" w:sz="0" w:space="0" w:color="auto"/>
        <w:bottom w:val="none" w:sz="0" w:space="0" w:color="auto"/>
        <w:right w:val="none" w:sz="0" w:space="0" w:color="auto"/>
      </w:divBdr>
    </w:div>
    <w:div w:id="1083723976">
      <w:bodyDiv w:val="1"/>
      <w:marLeft w:val="0"/>
      <w:marRight w:val="0"/>
      <w:marTop w:val="0"/>
      <w:marBottom w:val="0"/>
      <w:divBdr>
        <w:top w:val="none" w:sz="0" w:space="0" w:color="auto"/>
        <w:left w:val="none" w:sz="0" w:space="0" w:color="auto"/>
        <w:bottom w:val="none" w:sz="0" w:space="0" w:color="auto"/>
        <w:right w:val="none" w:sz="0" w:space="0" w:color="auto"/>
      </w:divBdr>
    </w:div>
    <w:div w:id="1216313288">
      <w:marLeft w:val="0"/>
      <w:marRight w:val="0"/>
      <w:marTop w:val="0"/>
      <w:marBottom w:val="0"/>
      <w:divBdr>
        <w:top w:val="none" w:sz="0" w:space="0" w:color="auto"/>
        <w:left w:val="none" w:sz="0" w:space="0" w:color="auto"/>
        <w:bottom w:val="none" w:sz="0" w:space="0" w:color="auto"/>
        <w:right w:val="none" w:sz="0" w:space="0" w:color="auto"/>
      </w:divBdr>
    </w:div>
    <w:div w:id="1216313289">
      <w:marLeft w:val="0"/>
      <w:marRight w:val="0"/>
      <w:marTop w:val="0"/>
      <w:marBottom w:val="0"/>
      <w:divBdr>
        <w:top w:val="none" w:sz="0" w:space="0" w:color="auto"/>
        <w:left w:val="none" w:sz="0" w:space="0" w:color="auto"/>
        <w:bottom w:val="none" w:sz="0" w:space="0" w:color="auto"/>
        <w:right w:val="none" w:sz="0" w:space="0" w:color="auto"/>
      </w:divBdr>
    </w:div>
    <w:div w:id="1216313290">
      <w:marLeft w:val="0"/>
      <w:marRight w:val="0"/>
      <w:marTop w:val="0"/>
      <w:marBottom w:val="0"/>
      <w:divBdr>
        <w:top w:val="none" w:sz="0" w:space="0" w:color="auto"/>
        <w:left w:val="none" w:sz="0" w:space="0" w:color="auto"/>
        <w:bottom w:val="none" w:sz="0" w:space="0" w:color="auto"/>
        <w:right w:val="none" w:sz="0" w:space="0" w:color="auto"/>
      </w:divBdr>
    </w:div>
    <w:div w:id="1216313291">
      <w:marLeft w:val="0"/>
      <w:marRight w:val="0"/>
      <w:marTop w:val="0"/>
      <w:marBottom w:val="0"/>
      <w:divBdr>
        <w:top w:val="none" w:sz="0" w:space="0" w:color="auto"/>
        <w:left w:val="none" w:sz="0" w:space="0" w:color="auto"/>
        <w:bottom w:val="none" w:sz="0" w:space="0" w:color="auto"/>
        <w:right w:val="none" w:sz="0" w:space="0" w:color="auto"/>
      </w:divBdr>
    </w:div>
    <w:div w:id="1216313292">
      <w:marLeft w:val="0"/>
      <w:marRight w:val="0"/>
      <w:marTop w:val="0"/>
      <w:marBottom w:val="0"/>
      <w:divBdr>
        <w:top w:val="none" w:sz="0" w:space="0" w:color="auto"/>
        <w:left w:val="none" w:sz="0" w:space="0" w:color="auto"/>
        <w:bottom w:val="none" w:sz="0" w:space="0" w:color="auto"/>
        <w:right w:val="none" w:sz="0" w:space="0" w:color="auto"/>
      </w:divBdr>
    </w:div>
    <w:div w:id="1216313293">
      <w:marLeft w:val="0"/>
      <w:marRight w:val="0"/>
      <w:marTop w:val="0"/>
      <w:marBottom w:val="0"/>
      <w:divBdr>
        <w:top w:val="none" w:sz="0" w:space="0" w:color="auto"/>
        <w:left w:val="none" w:sz="0" w:space="0" w:color="auto"/>
        <w:bottom w:val="none" w:sz="0" w:space="0" w:color="auto"/>
        <w:right w:val="none" w:sz="0" w:space="0" w:color="auto"/>
      </w:divBdr>
    </w:div>
    <w:div w:id="1216313294">
      <w:marLeft w:val="0"/>
      <w:marRight w:val="0"/>
      <w:marTop w:val="0"/>
      <w:marBottom w:val="0"/>
      <w:divBdr>
        <w:top w:val="none" w:sz="0" w:space="0" w:color="auto"/>
        <w:left w:val="none" w:sz="0" w:space="0" w:color="auto"/>
        <w:bottom w:val="none" w:sz="0" w:space="0" w:color="auto"/>
        <w:right w:val="none" w:sz="0" w:space="0" w:color="auto"/>
      </w:divBdr>
    </w:div>
    <w:div w:id="1216313295">
      <w:marLeft w:val="0"/>
      <w:marRight w:val="0"/>
      <w:marTop w:val="0"/>
      <w:marBottom w:val="0"/>
      <w:divBdr>
        <w:top w:val="none" w:sz="0" w:space="0" w:color="auto"/>
        <w:left w:val="none" w:sz="0" w:space="0" w:color="auto"/>
        <w:bottom w:val="none" w:sz="0" w:space="0" w:color="auto"/>
        <w:right w:val="none" w:sz="0" w:space="0" w:color="auto"/>
      </w:divBdr>
    </w:div>
    <w:div w:id="1216313296">
      <w:marLeft w:val="0"/>
      <w:marRight w:val="0"/>
      <w:marTop w:val="0"/>
      <w:marBottom w:val="0"/>
      <w:divBdr>
        <w:top w:val="none" w:sz="0" w:space="0" w:color="auto"/>
        <w:left w:val="none" w:sz="0" w:space="0" w:color="auto"/>
        <w:bottom w:val="none" w:sz="0" w:space="0" w:color="auto"/>
        <w:right w:val="none" w:sz="0" w:space="0" w:color="auto"/>
      </w:divBdr>
    </w:div>
    <w:div w:id="1216313297">
      <w:marLeft w:val="0"/>
      <w:marRight w:val="0"/>
      <w:marTop w:val="0"/>
      <w:marBottom w:val="0"/>
      <w:divBdr>
        <w:top w:val="none" w:sz="0" w:space="0" w:color="auto"/>
        <w:left w:val="none" w:sz="0" w:space="0" w:color="auto"/>
        <w:bottom w:val="none" w:sz="0" w:space="0" w:color="auto"/>
        <w:right w:val="none" w:sz="0" w:space="0" w:color="auto"/>
      </w:divBdr>
    </w:div>
    <w:div w:id="1216313298">
      <w:marLeft w:val="0"/>
      <w:marRight w:val="0"/>
      <w:marTop w:val="0"/>
      <w:marBottom w:val="0"/>
      <w:divBdr>
        <w:top w:val="none" w:sz="0" w:space="0" w:color="auto"/>
        <w:left w:val="none" w:sz="0" w:space="0" w:color="auto"/>
        <w:bottom w:val="none" w:sz="0" w:space="0" w:color="auto"/>
        <w:right w:val="none" w:sz="0" w:space="0" w:color="auto"/>
      </w:divBdr>
    </w:div>
    <w:div w:id="1216313299">
      <w:marLeft w:val="0"/>
      <w:marRight w:val="0"/>
      <w:marTop w:val="0"/>
      <w:marBottom w:val="0"/>
      <w:divBdr>
        <w:top w:val="none" w:sz="0" w:space="0" w:color="auto"/>
        <w:left w:val="none" w:sz="0" w:space="0" w:color="auto"/>
        <w:bottom w:val="none" w:sz="0" w:space="0" w:color="auto"/>
        <w:right w:val="none" w:sz="0" w:space="0" w:color="auto"/>
      </w:divBdr>
    </w:div>
    <w:div w:id="1216313300">
      <w:marLeft w:val="0"/>
      <w:marRight w:val="0"/>
      <w:marTop w:val="0"/>
      <w:marBottom w:val="0"/>
      <w:divBdr>
        <w:top w:val="none" w:sz="0" w:space="0" w:color="auto"/>
        <w:left w:val="none" w:sz="0" w:space="0" w:color="auto"/>
        <w:bottom w:val="none" w:sz="0" w:space="0" w:color="auto"/>
        <w:right w:val="none" w:sz="0" w:space="0" w:color="auto"/>
      </w:divBdr>
    </w:div>
    <w:div w:id="1216313301">
      <w:marLeft w:val="0"/>
      <w:marRight w:val="0"/>
      <w:marTop w:val="0"/>
      <w:marBottom w:val="0"/>
      <w:divBdr>
        <w:top w:val="none" w:sz="0" w:space="0" w:color="auto"/>
        <w:left w:val="none" w:sz="0" w:space="0" w:color="auto"/>
        <w:bottom w:val="none" w:sz="0" w:space="0" w:color="auto"/>
        <w:right w:val="none" w:sz="0" w:space="0" w:color="auto"/>
      </w:divBdr>
    </w:div>
    <w:div w:id="1216313302">
      <w:marLeft w:val="0"/>
      <w:marRight w:val="0"/>
      <w:marTop w:val="0"/>
      <w:marBottom w:val="0"/>
      <w:divBdr>
        <w:top w:val="none" w:sz="0" w:space="0" w:color="auto"/>
        <w:left w:val="none" w:sz="0" w:space="0" w:color="auto"/>
        <w:bottom w:val="none" w:sz="0" w:space="0" w:color="auto"/>
        <w:right w:val="none" w:sz="0" w:space="0" w:color="auto"/>
      </w:divBdr>
    </w:div>
    <w:div w:id="1216313303">
      <w:marLeft w:val="0"/>
      <w:marRight w:val="0"/>
      <w:marTop w:val="0"/>
      <w:marBottom w:val="0"/>
      <w:divBdr>
        <w:top w:val="none" w:sz="0" w:space="0" w:color="auto"/>
        <w:left w:val="none" w:sz="0" w:space="0" w:color="auto"/>
        <w:bottom w:val="none" w:sz="0" w:space="0" w:color="auto"/>
        <w:right w:val="none" w:sz="0" w:space="0" w:color="auto"/>
      </w:divBdr>
    </w:div>
    <w:div w:id="1216313304">
      <w:marLeft w:val="0"/>
      <w:marRight w:val="0"/>
      <w:marTop w:val="0"/>
      <w:marBottom w:val="0"/>
      <w:divBdr>
        <w:top w:val="none" w:sz="0" w:space="0" w:color="auto"/>
        <w:left w:val="none" w:sz="0" w:space="0" w:color="auto"/>
        <w:bottom w:val="none" w:sz="0" w:space="0" w:color="auto"/>
        <w:right w:val="none" w:sz="0" w:space="0" w:color="auto"/>
      </w:divBdr>
    </w:div>
    <w:div w:id="1216313305">
      <w:marLeft w:val="0"/>
      <w:marRight w:val="0"/>
      <w:marTop w:val="0"/>
      <w:marBottom w:val="0"/>
      <w:divBdr>
        <w:top w:val="none" w:sz="0" w:space="0" w:color="auto"/>
        <w:left w:val="none" w:sz="0" w:space="0" w:color="auto"/>
        <w:bottom w:val="none" w:sz="0" w:space="0" w:color="auto"/>
        <w:right w:val="none" w:sz="0" w:space="0" w:color="auto"/>
      </w:divBdr>
    </w:div>
    <w:div w:id="1216313306">
      <w:marLeft w:val="0"/>
      <w:marRight w:val="0"/>
      <w:marTop w:val="0"/>
      <w:marBottom w:val="0"/>
      <w:divBdr>
        <w:top w:val="none" w:sz="0" w:space="0" w:color="auto"/>
        <w:left w:val="none" w:sz="0" w:space="0" w:color="auto"/>
        <w:bottom w:val="none" w:sz="0" w:space="0" w:color="auto"/>
        <w:right w:val="none" w:sz="0" w:space="0" w:color="auto"/>
      </w:divBdr>
    </w:div>
    <w:div w:id="1216313307">
      <w:marLeft w:val="0"/>
      <w:marRight w:val="0"/>
      <w:marTop w:val="0"/>
      <w:marBottom w:val="0"/>
      <w:divBdr>
        <w:top w:val="none" w:sz="0" w:space="0" w:color="auto"/>
        <w:left w:val="none" w:sz="0" w:space="0" w:color="auto"/>
        <w:bottom w:val="none" w:sz="0" w:space="0" w:color="auto"/>
        <w:right w:val="none" w:sz="0" w:space="0" w:color="auto"/>
      </w:divBdr>
    </w:div>
    <w:div w:id="1223639146">
      <w:bodyDiv w:val="1"/>
      <w:marLeft w:val="0"/>
      <w:marRight w:val="0"/>
      <w:marTop w:val="0"/>
      <w:marBottom w:val="0"/>
      <w:divBdr>
        <w:top w:val="none" w:sz="0" w:space="0" w:color="auto"/>
        <w:left w:val="none" w:sz="0" w:space="0" w:color="auto"/>
        <w:bottom w:val="none" w:sz="0" w:space="0" w:color="auto"/>
        <w:right w:val="none" w:sz="0" w:space="0" w:color="auto"/>
      </w:divBdr>
    </w:div>
    <w:div w:id="1549874366">
      <w:bodyDiv w:val="1"/>
      <w:marLeft w:val="0"/>
      <w:marRight w:val="0"/>
      <w:marTop w:val="0"/>
      <w:marBottom w:val="0"/>
      <w:divBdr>
        <w:top w:val="none" w:sz="0" w:space="0" w:color="auto"/>
        <w:left w:val="none" w:sz="0" w:space="0" w:color="auto"/>
        <w:bottom w:val="none" w:sz="0" w:space="0" w:color="auto"/>
        <w:right w:val="none" w:sz="0" w:space="0" w:color="auto"/>
      </w:divBdr>
    </w:div>
    <w:div w:id="1654795498">
      <w:bodyDiv w:val="1"/>
      <w:marLeft w:val="0"/>
      <w:marRight w:val="0"/>
      <w:marTop w:val="0"/>
      <w:marBottom w:val="0"/>
      <w:divBdr>
        <w:top w:val="none" w:sz="0" w:space="0" w:color="auto"/>
        <w:left w:val="none" w:sz="0" w:space="0" w:color="auto"/>
        <w:bottom w:val="none" w:sz="0" w:space="0" w:color="auto"/>
        <w:right w:val="none" w:sz="0" w:space="0" w:color="auto"/>
      </w:divBdr>
    </w:div>
    <w:div w:id="1877111026">
      <w:bodyDiv w:val="1"/>
      <w:marLeft w:val="0"/>
      <w:marRight w:val="0"/>
      <w:marTop w:val="0"/>
      <w:marBottom w:val="0"/>
      <w:divBdr>
        <w:top w:val="none" w:sz="0" w:space="0" w:color="auto"/>
        <w:left w:val="none" w:sz="0" w:space="0" w:color="auto"/>
        <w:bottom w:val="none" w:sz="0" w:space="0" w:color="auto"/>
        <w:right w:val="none" w:sz="0" w:space="0" w:color="auto"/>
      </w:divBdr>
    </w:div>
    <w:div w:id="196322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CUSA@electralink.co.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dcusa.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5177F5-299C-4F29-A6E5-453AD69CB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3EE96DFA</Template>
  <TotalTime>207</TotalTime>
  <Pages>15</Pages>
  <Words>3801</Words>
  <Characters>21671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DCUSA CHANGE REPORT</vt:lpstr>
    </vt:vector>
  </TitlesOfParts>
  <Company>CE Electric UK</Company>
  <LinksUpToDate>false</LinksUpToDate>
  <CharactersWithSpaces>25422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REPORT</dc:title>
  <dc:creator>lawlore</dc:creator>
  <cp:lastModifiedBy>Fungai Madzivadondo</cp:lastModifiedBy>
  <cp:revision>6</cp:revision>
  <cp:lastPrinted>2015-07-08T08:22:00Z</cp:lastPrinted>
  <dcterms:created xsi:type="dcterms:W3CDTF">2015-12-11T12:48:00Z</dcterms:created>
  <dcterms:modified xsi:type="dcterms:W3CDTF">2015-12-14T16:14:00Z</dcterms:modified>
</cp:coreProperties>
</file>